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D3FBF" w14:textId="77777777" w:rsidR="00B4131C" w:rsidRPr="00680734" w:rsidRDefault="004C2EBC">
      <w:pPr>
        <w:rPr>
          <w:sz w:val="23"/>
          <w:szCs w:val="23"/>
        </w:rPr>
      </w:pPr>
      <w:r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A400C08" wp14:editId="60EC735D">
                <wp:simplePos x="0" y="0"/>
                <wp:positionH relativeFrom="column">
                  <wp:posOffset>822960</wp:posOffset>
                </wp:positionH>
                <wp:positionV relativeFrom="paragraph">
                  <wp:posOffset>-269240</wp:posOffset>
                </wp:positionV>
                <wp:extent cx="5099050" cy="840740"/>
                <wp:effectExtent l="0" t="0" r="0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9050" cy="840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F142AA" w14:textId="77777777" w:rsidR="0051073B" w:rsidRPr="00182004" w:rsidRDefault="0051073B" w:rsidP="005B18C0">
                            <w:pPr>
                              <w:jc w:val="center"/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182004">
                              <w:rPr>
                                <w:b/>
                                <w:sz w:val="23"/>
                                <w:szCs w:val="23"/>
                              </w:rPr>
                              <w:t xml:space="preserve">Cegléd Város </w:t>
                            </w:r>
                            <w:r w:rsidR="00182004" w:rsidRPr="00182004">
                              <w:rPr>
                                <w:b/>
                                <w:sz w:val="23"/>
                                <w:szCs w:val="23"/>
                              </w:rPr>
                              <w:t xml:space="preserve">Önkormányzatának </w:t>
                            </w:r>
                            <w:r w:rsidRPr="00182004">
                              <w:rPr>
                                <w:b/>
                                <w:sz w:val="23"/>
                                <w:szCs w:val="23"/>
                              </w:rPr>
                              <w:t>Polgármesterétől</w:t>
                            </w:r>
                          </w:p>
                          <w:p w14:paraId="1B9745F5" w14:textId="77777777" w:rsidR="0051073B" w:rsidRPr="00AA75EF" w:rsidRDefault="0051073B" w:rsidP="005B18C0">
                            <w:pPr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 w:rsidRPr="00AA75EF">
                              <w:rPr>
                                <w:sz w:val="23"/>
                                <w:szCs w:val="23"/>
                              </w:rPr>
                              <w:t>2700 Cegléd, Kossuth tér 1.</w:t>
                            </w:r>
                          </w:p>
                          <w:p w14:paraId="15638573" w14:textId="77777777" w:rsidR="0051073B" w:rsidRPr="00AA75EF" w:rsidRDefault="0051073B" w:rsidP="00741684">
                            <w:pPr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 w:rsidRPr="00AA75EF">
                              <w:rPr>
                                <w:sz w:val="23"/>
                                <w:szCs w:val="23"/>
                              </w:rPr>
                              <w:t>Levélcím: 2701 Cegléd, Pf.: 85.</w:t>
                            </w:r>
                          </w:p>
                          <w:p w14:paraId="26033E28" w14:textId="77777777" w:rsidR="0051073B" w:rsidRPr="00AA75EF" w:rsidRDefault="0051073B" w:rsidP="00741684">
                            <w:pPr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 w:rsidRPr="00AA75EF">
                              <w:rPr>
                                <w:sz w:val="23"/>
                                <w:szCs w:val="23"/>
                              </w:rPr>
                              <w:t>Tel.: 06/53/511-400</w:t>
                            </w:r>
                          </w:p>
                          <w:p w14:paraId="657452E7" w14:textId="77777777" w:rsidR="0051073B" w:rsidRPr="005B18C0" w:rsidRDefault="0051073B" w:rsidP="005B18C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400C08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64.8pt;margin-top:-21.2pt;width:401.5pt;height:66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" filled="f" stroked="f">
                <v:textbox>
                  <w:txbxContent>
                    <w:p w14:paraId="2DF142AA" w14:textId="77777777" w:rsidR="0051073B" w:rsidRPr="00182004" w:rsidRDefault="0051073B" w:rsidP="005B18C0">
                      <w:pPr>
                        <w:jc w:val="center"/>
                        <w:rPr>
                          <w:b/>
                          <w:sz w:val="23"/>
                          <w:szCs w:val="23"/>
                        </w:rPr>
                      </w:pPr>
                      <w:r w:rsidRPr="00182004">
                        <w:rPr>
                          <w:b/>
                          <w:sz w:val="23"/>
                          <w:szCs w:val="23"/>
                        </w:rPr>
                        <w:t xml:space="preserve">Cegléd Város </w:t>
                      </w:r>
                      <w:r w:rsidR="00182004" w:rsidRPr="00182004">
                        <w:rPr>
                          <w:b/>
                          <w:sz w:val="23"/>
                          <w:szCs w:val="23"/>
                        </w:rPr>
                        <w:t xml:space="preserve">Önkormányzatának </w:t>
                      </w:r>
                      <w:r w:rsidRPr="00182004">
                        <w:rPr>
                          <w:b/>
                          <w:sz w:val="23"/>
                          <w:szCs w:val="23"/>
                        </w:rPr>
                        <w:t>Polgármesterétől</w:t>
                      </w:r>
                    </w:p>
                    <w:p w14:paraId="1B9745F5" w14:textId="77777777" w:rsidR="0051073B" w:rsidRPr="00AA75EF" w:rsidRDefault="0051073B" w:rsidP="005B18C0">
                      <w:pPr>
                        <w:jc w:val="center"/>
                        <w:rPr>
                          <w:sz w:val="23"/>
                          <w:szCs w:val="23"/>
                        </w:rPr>
                      </w:pPr>
                      <w:r w:rsidRPr="00AA75EF">
                        <w:rPr>
                          <w:sz w:val="23"/>
                          <w:szCs w:val="23"/>
                        </w:rPr>
                        <w:t>2700 Cegléd, Kossuth tér 1.</w:t>
                      </w:r>
                    </w:p>
                    <w:p w14:paraId="15638573" w14:textId="77777777" w:rsidR="0051073B" w:rsidRPr="00AA75EF" w:rsidRDefault="0051073B" w:rsidP="00741684">
                      <w:pPr>
                        <w:jc w:val="center"/>
                        <w:rPr>
                          <w:sz w:val="23"/>
                          <w:szCs w:val="23"/>
                        </w:rPr>
                      </w:pPr>
                      <w:r w:rsidRPr="00AA75EF">
                        <w:rPr>
                          <w:sz w:val="23"/>
                          <w:szCs w:val="23"/>
                        </w:rPr>
                        <w:t>Levélcím: 2701 Cegléd, Pf.: 85.</w:t>
                      </w:r>
                    </w:p>
                    <w:p w14:paraId="26033E28" w14:textId="77777777" w:rsidR="0051073B" w:rsidRPr="00AA75EF" w:rsidRDefault="0051073B" w:rsidP="00741684">
                      <w:pPr>
                        <w:jc w:val="center"/>
                        <w:rPr>
                          <w:sz w:val="23"/>
                          <w:szCs w:val="23"/>
                        </w:rPr>
                      </w:pPr>
                      <w:r w:rsidRPr="00AA75EF">
                        <w:rPr>
                          <w:sz w:val="23"/>
                          <w:szCs w:val="23"/>
                        </w:rPr>
                        <w:t>Tel.: 06/53/511-400</w:t>
                      </w:r>
                    </w:p>
                    <w:p w14:paraId="657452E7" w14:textId="77777777" w:rsidR="0051073B" w:rsidRPr="005B18C0" w:rsidRDefault="0051073B" w:rsidP="005B18C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3"/>
          <w:szCs w:val="23"/>
        </w:rPr>
        <w:drawing>
          <wp:anchor distT="0" distB="0" distL="114300" distR="114300" simplePos="0" relativeHeight="251658752" behindDoc="1" locked="0" layoutInCell="1" allowOverlap="1" wp14:anchorId="6E59773F" wp14:editId="7940984E">
            <wp:simplePos x="0" y="0"/>
            <wp:positionH relativeFrom="column">
              <wp:posOffset>0</wp:posOffset>
            </wp:positionH>
            <wp:positionV relativeFrom="paragraph">
              <wp:posOffset>-342900</wp:posOffset>
            </wp:positionV>
            <wp:extent cx="723900" cy="765810"/>
            <wp:effectExtent l="0" t="0" r="0" b="0"/>
            <wp:wrapTight wrapText="bothSides">
              <wp:wrapPolygon edited="0">
                <wp:start x="0" y="0"/>
                <wp:lineTo x="0" y="20955"/>
                <wp:lineTo x="21032" y="20955"/>
                <wp:lineTo x="21032" y="0"/>
                <wp:lineTo x="0" y="0"/>
              </wp:wrapPolygon>
            </wp:wrapTight>
            <wp:docPr id="22" name="Kép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D349F1" w14:textId="77777777" w:rsidR="00B4131C" w:rsidRPr="00680734" w:rsidRDefault="00B4131C" w:rsidP="00B4131C">
      <w:pPr>
        <w:rPr>
          <w:sz w:val="23"/>
          <w:szCs w:val="23"/>
        </w:rPr>
      </w:pPr>
    </w:p>
    <w:p w14:paraId="2FC88E4D" w14:textId="77777777" w:rsidR="00093686" w:rsidRPr="00680734" w:rsidRDefault="00093686" w:rsidP="00093686">
      <w:pPr>
        <w:rPr>
          <w:sz w:val="23"/>
          <w:szCs w:val="23"/>
        </w:rPr>
      </w:pPr>
    </w:p>
    <w:tbl>
      <w:tblPr>
        <w:tblW w:w="941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2"/>
        <w:gridCol w:w="177"/>
        <w:gridCol w:w="3199"/>
      </w:tblGrid>
      <w:tr w:rsidR="000A6ECC" w:rsidRPr="00182004" w14:paraId="3ADF5EE0" w14:textId="77777777" w:rsidTr="00AA75EF">
        <w:trPr>
          <w:trHeight w:val="288"/>
          <w:jc w:val="center"/>
        </w:trPr>
        <w:tc>
          <w:tcPr>
            <w:tcW w:w="6042" w:type="dxa"/>
          </w:tcPr>
          <w:p w14:paraId="3C07DB17" w14:textId="77777777" w:rsidR="00182004" w:rsidRPr="00182004" w:rsidRDefault="004C2EBC" w:rsidP="00AA75EF">
            <w:pPr>
              <w:ind w:right="-155"/>
              <w:rPr>
                <w:sz w:val="22"/>
                <w:szCs w:val="22"/>
              </w:rPr>
            </w:pPr>
            <w:r>
              <w:rPr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E1FE23F" wp14:editId="683752BE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70485</wp:posOffset>
                      </wp:positionV>
                      <wp:extent cx="5257800" cy="0"/>
                      <wp:effectExtent l="9525" t="13335" r="9525" b="5715"/>
                      <wp:wrapNone/>
                      <wp:docPr id="1" name="Lin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57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1BCC93E0" id="Line 2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25pt,5.55pt" to="431.2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S4bEg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"/>
                  </w:pict>
                </mc:Fallback>
              </mc:AlternateContent>
            </w:r>
          </w:p>
          <w:p w14:paraId="146CE743" w14:textId="3617CE9A" w:rsidR="000A6ECC" w:rsidRPr="00182004" w:rsidRDefault="005A335E" w:rsidP="00AA75EF">
            <w:pPr>
              <w:ind w:right="-155"/>
              <w:rPr>
                <w:sz w:val="22"/>
                <w:szCs w:val="22"/>
              </w:rPr>
            </w:pPr>
            <w:r w:rsidRPr="005A335E">
              <w:rPr>
                <w:b/>
                <w:sz w:val="22"/>
                <w:szCs w:val="22"/>
                <w:u w:val="single"/>
              </w:rPr>
              <w:t>S</w:t>
            </w:r>
            <w:r w:rsidR="00393C8B" w:rsidRPr="005A335E">
              <w:rPr>
                <w:b/>
                <w:sz w:val="22"/>
                <w:szCs w:val="22"/>
                <w:u w:val="single"/>
              </w:rPr>
              <w:t>zám</w:t>
            </w:r>
            <w:r w:rsidR="00393C8B" w:rsidRPr="00182004">
              <w:rPr>
                <w:sz w:val="22"/>
                <w:szCs w:val="22"/>
              </w:rPr>
              <w:t xml:space="preserve">: </w:t>
            </w:r>
          </w:p>
          <w:p w14:paraId="30F0AA04" w14:textId="51ABBB6C" w:rsidR="000A6ECC" w:rsidRPr="00182004" w:rsidRDefault="000A6ECC" w:rsidP="00AA75EF">
            <w:pPr>
              <w:ind w:right="-155"/>
              <w:rPr>
                <w:sz w:val="22"/>
                <w:szCs w:val="22"/>
              </w:rPr>
            </w:pPr>
            <w:r w:rsidRPr="005A335E">
              <w:rPr>
                <w:b/>
                <w:sz w:val="22"/>
                <w:szCs w:val="22"/>
                <w:u w:val="single"/>
              </w:rPr>
              <w:t>Előterjesztő</w:t>
            </w:r>
            <w:r w:rsidRPr="00182004">
              <w:rPr>
                <w:sz w:val="22"/>
                <w:szCs w:val="22"/>
              </w:rPr>
              <w:t xml:space="preserve">: </w:t>
            </w:r>
            <w:r w:rsidR="00652AEF">
              <w:rPr>
                <w:sz w:val="22"/>
                <w:szCs w:val="22"/>
              </w:rPr>
              <w:t>Dr. Csáky András</w:t>
            </w:r>
            <w:r w:rsidRPr="00182004">
              <w:rPr>
                <w:sz w:val="22"/>
                <w:szCs w:val="22"/>
              </w:rPr>
              <w:t xml:space="preserve"> polgármester</w:t>
            </w:r>
          </w:p>
          <w:p w14:paraId="1BB72988" w14:textId="7FE88F51" w:rsidR="000A6ECC" w:rsidRPr="00182004" w:rsidRDefault="000A6ECC" w:rsidP="00AA75EF">
            <w:pPr>
              <w:ind w:right="-155"/>
              <w:rPr>
                <w:sz w:val="22"/>
                <w:szCs w:val="22"/>
              </w:rPr>
            </w:pPr>
            <w:r w:rsidRPr="005A335E">
              <w:rPr>
                <w:b/>
                <w:sz w:val="22"/>
                <w:szCs w:val="22"/>
                <w:u w:val="single"/>
              </w:rPr>
              <w:t>Szakmai előterjesztő</w:t>
            </w:r>
            <w:r w:rsidRPr="00182004">
              <w:rPr>
                <w:sz w:val="22"/>
                <w:szCs w:val="22"/>
              </w:rPr>
              <w:t xml:space="preserve">: </w:t>
            </w:r>
            <w:r w:rsidR="00972B20">
              <w:rPr>
                <w:sz w:val="22"/>
                <w:szCs w:val="22"/>
              </w:rPr>
              <w:t>Mótyán Krisztián ügyvezető</w:t>
            </w:r>
          </w:p>
          <w:p w14:paraId="5CC10438" w14:textId="77777777" w:rsidR="000A6ECC" w:rsidRPr="00182004" w:rsidRDefault="000A6ECC" w:rsidP="00AA75EF">
            <w:pPr>
              <w:ind w:right="-155"/>
              <w:jc w:val="both"/>
              <w:rPr>
                <w:sz w:val="22"/>
                <w:szCs w:val="22"/>
              </w:rPr>
            </w:pPr>
          </w:p>
        </w:tc>
        <w:tc>
          <w:tcPr>
            <w:tcW w:w="177" w:type="dxa"/>
          </w:tcPr>
          <w:p w14:paraId="73CBD2EC" w14:textId="77777777" w:rsidR="000A6ECC" w:rsidRPr="00182004" w:rsidRDefault="000A6ECC">
            <w:pPr>
              <w:rPr>
                <w:b/>
                <w:bCs/>
                <w:kern w:val="1"/>
                <w:sz w:val="22"/>
                <w:szCs w:val="22"/>
              </w:rPr>
            </w:pPr>
          </w:p>
        </w:tc>
        <w:tc>
          <w:tcPr>
            <w:tcW w:w="3199" w:type="dxa"/>
          </w:tcPr>
          <w:p w14:paraId="6D67AE3A" w14:textId="77777777" w:rsidR="00182004" w:rsidRPr="00182004" w:rsidRDefault="00182004" w:rsidP="00680734">
            <w:pPr>
              <w:ind w:left="-20"/>
              <w:rPr>
                <w:sz w:val="22"/>
                <w:szCs w:val="22"/>
                <w:u w:val="single"/>
              </w:rPr>
            </w:pPr>
          </w:p>
          <w:p w14:paraId="3D93E912" w14:textId="57F79677" w:rsidR="002424FC" w:rsidRPr="00182004" w:rsidRDefault="000A6ECC" w:rsidP="00680734">
            <w:pPr>
              <w:ind w:left="-20"/>
              <w:rPr>
                <w:sz w:val="22"/>
                <w:szCs w:val="22"/>
              </w:rPr>
            </w:pPr>
            <w:r w:rsidRPr="005A335E">
              <w:rPr>
                <w:b/>
                <w:sz w:val="22"/>
                <w:szCs w:val="22"/>
                <w:u w:val="single"/>
              </w:rPr>
              <w:t>Tárgy</w:t>
            </w:r>
            <w:r w:rsidRPr="00182004">
              <w:rPr>
                <w:sz w:val="22"/>
                <w:szCs w:val="22"/>
              </w:rPr>
              <w:t>:</w:t>
            </w:r>
            <w:r w:rsidR="00680734" w:rsidRPr="00182004">
              <w:rPr>
                <w:sz w:val="22"/>
                <w:szCs w:val="22"/>
              </w:rPr>
              <w:t xml:space="preserve"> </w:t>
            </w:r>
            <w:r w:rsidR="0078751D">
              <w:rPr>
                <w:sz w:val="22"/>
                <w:szCs w:val="22"/>
              </w:rPr>
              <w:t>202</w:t>
            </w:r>
            <w:r w:rsidR="00381C50">
              <w:rPr>
                <w:sz w:val="22"/>
                <w:szCs w:val="22"/>
              </w:rPr>
              <w:t>6</w:t>
            </w:r>
            <w:r w:rsidR="002F7D47">
              <w:rPr>
                <w:sz w:val="22"/>
                <w:szCs w:val="22"/>
              </w:rPr>
              <w:t xml:space="preserve">. évi </w:t>
            </w:r>
            <w:r w:rsidR="000E23B6">
              <w:rPr>
                <w:sz w:val="22"/>
                <w:szCs w:val="22"/>
              </w:rPr>
              <w:t>Felújítási</w:t>
            </w:r>
            <w:r w:rsidR="002F7D47">
              <w:rPr>
                <w:sz w:val="22"/>
                <w:szCs w:val="22"/>
              </w:rPr>
              <w:t xml:space="preserve"> és</w:t>
            </w:r>
            <w:r w:rsidR="000E23B6">
              <w:rPr>
                <w:sz w:val="22"/>
                <w:szCs w:val="22"/>
              </w:rPr>
              <w:t xml:space="preserve"> hasznosítási terv</w:t>
            </w:r>
            <w:r w:rsidR="00C44579">
              <w:rPr>
                <w:sz w:val="22"/>
                <w:szCs w:val="22"/>
              </w:rPr>
              <w:t xml:space="preserve"> jóváhagyása</w:t>
            </w:r>
          </w:p>
          <w:p w14:paraId="6E613712" w14:textId="3828B708" w:rsidR="000A6ECC" w:rsidRPr="00182004" w:rsidRDefault="000A6ECC" w:rsidP="00680734">
            <w:pPr>
              <w:rPr>
                <w:b/>
                <w:bCs/>
                <w:kern w:val="1"/>
                <w:sz w:val="22"/>
                <w:szCs w:val="22"/>
              </w:rPr>
            </w:pPr>
            <w:r w:rsidRPr="005A335E">
              <w:rPr>
                <w:b/>
                <w:sz w:val="22"/>
                <w:szCs w:val="22"/>
                <w:u w:val="single"/>
              </w:rPr>
              <w:t>Melléklet</w:t>
            </w:r>
            <w:r w:rsidRPr="00182004">
              <w:rPr>
                <w:sz w:val="22"/>
                <w:szCs w:val="22"/>
              </w:rPr>
              <w:t xml:space="preserve">: </w:t>
            </w:r>
            <w:r w:rsidR="000E23B6">
              <w:rPr>
                <w:sz w:val="22"/>
                <w:szCs w:val="22"/>
              </w:rPr>
              <w:t xml:space="preserve">VÁRVAG </w:t>
            </w:r>
            <w:r w:rsidR="00972B20">
              <w:rPr>
                <w:sz w:val="22"/>
                <w:szCs w:val="22"/>
              </w:rPr>
              <w:t xml:space="preserve">Nonprofit </w:t>
            </w:r>
            <w:r w:rsidR="000E23B6">
              <w:rPr>
                <w:sz w:val="22"/>
                <w:szCs w:val="22"/>
              </w:rPr>
              <w:t>Kft. beadványa</w:t>
            </w:r>
          </w:p>
          <w:p w14:paraId="228A9E15" w14:textId="77777777" w:rsidR="000A6ECC" w:rsidRPr="00182004" w:rsidRDefault="000A6ECC" w:rsidP="00680734">
            <w:pPr>
              <w:ind w:left="-610"/>
              <w:jc w:val="both"/>
              <w:rPr>
                <w:b/>
                <w:bCs/>
                <w:kern w:val="1"/>
                <w:sz w:val="22"/>
                <w:szCs w:val="22"/>
              </w:rPr>
            </w:pPr>
          </w:p>
        </w:tc>
      </w:tr>
    </w:tbl>
    <w:p w14:paraId="264789A6" w14:textId="77777777" w:rsidR="00F90774" w:rsidRDefault="00F90774" w:rsidP="00F90E7A">
      <w:pPr>
        <w:jc w:val="center"/>
        <w:rPr>
          <w:b/>
          <w:bCs/>
          <w:kern w:val="1"/>
          <w:sz w:val="23"/>
          <w:szCs w:val="23"/>
        </w:rPr>
      </w:pPr>
    </w:p>
    <w:p w14:paraId="217869B7" w14:textId="48AF8949" w:rsidR="00F90E7A" w:rsidRPr="005A335E" w:rsidRDefault="00F90E7A" w:rsidP="00F90E7A">
      <w:pPr>
        <w:jc w:val="center"/>
        <w:rPr>
          <w:b/>
          <w:bCs/>
          <w:kern w:val="1"/>
        </w:rPr>
      </w:pPr>
      <w:r w:rsidRPr="005A335E">
        <w:rPr>
          <w:b/>
          <w:bCs/>
          <w:kern w:val="1"/>
        </w:rPr>
        <w:t>ELŐTERJESZTÉS</w:t>
      </w:r>
    </w:p>
    <w:p w14:paraId="237C651A" w14:textId="655107C1" w:rsidR="00F90E7A" w:rsidRPr="005A335E" w:rsidRDefault="005A335E" w:rsidP="00F90E7A">
      <w:pPr>
        <w:jc w:val="center"/>
        <w:rPr>
          <w:bCs/>
          <w:kern w:val="1"/>
        </w:rPr>
      </w:pPr>
      <w:r w:rsidRPr="005A335E">
        <w:rPr>
          <w:bCs/>
          <w:kern w:val="1"/>
        </w:rPr>
        <w:t>A</w:t>
      </w:r>
      <w:r w:rsidR="00F90E7A" w:rsidRPr="005A335E">
        <w:rPr>
          <w:bCs/>
          <w:kern w:val="1"/>
        </w:rPr>
        <w:t xml:space="preserve"> Képviselő-testület 20</w:t>
      </w:r>
      <w:r w:rsidR="0078751D">
        <w:rPr>
          <w:bCs/>
          <w:kern w:val="1"/>
        </w:rPr>
        <w:t>2</w:t>
      </w:r>
      <w:r w:rsidR="00381C50">
        <w:rPr>
          <w:bCs/>
          <w:kern w:val="1"/>
        </w:rPr>
        <w:t>6</w:t>
      </w:r>
      <w:r w:rsidR="00F90E7A" w:rsidRPr="005A335E">
        <w:rPr>
          <w:bCs/>
          <w:kern w:val="1"/>
        </w:rPr>
        <w:t xml:space="preserve">. </w:t>
      </w:r>
      <w:r w:rsidR="0078751D" w:rsidRPr="007D5BA5">
        <w:rPr>
          <w:bCs/>
          <w:kern w:val="1"/>
        </w:rPr>
        <w:t>március</w:t>
      </w:r>
      <w:r w:rsidR="00652AEF" w:rsidRPr="007D5BA5">
        <w:rPr>
          <w:bCs/>
          <w:kern w:val="1"/>
        </w:rPr>
        <w:t xml:space="preserve"> </w:t>
      </w:r>
      <w:r w:rsidR="00381C50" w:rsidRPr="007D5BA5">
        <w:rPr>
          <w:bCs/>
          <w:kern w:val="1"/>
        </w:rPr>
        <w:t>19</w:t>
      </w:r>
      <w:r w:rsidR="00F90E7A" w:rsidRPr="007D5BA5">
        <w:rPr>
          <w:bCs/>
          <w:kern w:val="1"/>
        </w:rPr>
        <w:t>-i ülésére</w:t>
      </w:r>
    </w:p>
    <w:p w14:paraId="763F6531" w14:textId="77777777" w:rsidR="00313E5A" w:rsidRPr="005A335E" w:rsidRDefault="00313E5A" w:rsidP="00F90E7A">
      <w:pPr>
        <w:jc w:val="center"/>
        <w:rPr>
          <w:b/>
          <w:bCs/>
          <w:kern w:val="1"/>
        </w:rPr>
      </w:pPr>
    </w:p>
    <w:p w14:paraId="18F7A8A6" w14:textId="77777777" w:rsidR="005A335E" w:rsidRPr="005A335E" w:rsidRDefault="005A335E" w:rsidP="00F90E7A">
      <w:pPr>
        <w:jc w:val="center"/>
        <w:rPr>
          <w:b/>
          <w:bCs/>
          <w:kern w:val="1"/>
        </w:rPr>
      </w:pPr>
    </w:p>
    <w:p w14:paraId="791A0554" w14:textId="5DB23712" w:rsidR="00F90E7A" w:rsidRPr="005A335E" w:rsidRDefault="00F90E7A" w:rsidP="00F90E7A">
      <w:pPr>
        <w:jc w:val="center"/>
        <w:rPr>
          <w:b/>
          <w:bCs/>
          <w:kern w:val="1"/>
        </w:rPr>
      </w:pPr>
      <w:r w:rsidRPr="005A335E">
        <w:rPr>
          <w:b/>
          <w:bCs/>
          <w:kern w:val="1"/>
        </w:rPr>
        <w:t>Tisztelt Képviselő-testület!</w:t>
      </w:r>
    </w:p>
    <w:p w14:paraId="764B6385" w14:textId="77777777" w:rsidR="008148C9" w:rsidRPr="005A335E" w:rsidRDefault="008148C9" w:rsidP="005807C2">
      <w:pPr>
        <w:jc w:val="both"/>
        <w:rPr>
          <w:b/>
        </w:rPr>
      </w:pPr>
    </w:p>
    <w:p w14:paraId="66D0EB30" w14:textId="21D5405B" w:rsidR="000E23B6" w:rsidRDefault="00650FFB" w:rsidP="00650FFB">
      <w:pPr>
        <w:jc w:val="both"/>
        <w:outlineLvl w:val="0"/>
      </w:pPr>
      <w:r w:rsidRPr="005A335E">
        <w:t xml:space="preserve">Cegléd Város Önkormányzata </w:t>
      </w:r>
      <w:r w:rsidR="000E23B6">
        <w:t xml:space="preserve">és a VÁRVAG Nonprofit Kft. </w:t>
      </w:r>
      <w:r w:rsidR="004E3714">
        <w:t xml:space="preserve">(mint Hasznosító, továbbiakban: Hasznosító) </w:t>
      </w:r>
      <w:r w:rsidR="000E23B6">
        <w:t xml:space="preserve">között 2021. október 22. napján Hasznosítási szerződés jött létre az Önkormányzati tulajdonú lakás és nem lakás céljára szolgáló helyiségek hasznosítására vonatkozóan, melynek </w:t>
      </w:r>
      <w:r w:rsidR="000E23B6" w:rsidRPr="00881676">
        <w:t>3.1.</w:t>
      </w:r>
      <w:r w:rsidR="000E23B6">
        <w:t xml:space="preserve"> pontja </w:t>
      </w:r>
      <w:r w:rsidR="00B45873">
        <w:t>szerint a</w:t>
      </w:r>
      <w:r w:rsidR="004E3714">
        <w:t xml:space="preserve"> Hasznosító köteles évente a szerződés hatálya alá tartozó lakásokra és helyiségekre vonatkozóan felújítási és hasznosítási tervet készíteni</w:t>
      </w:r>
      <w:r w:rsidR="00B45873">
        <w:t xml:space="preserve">, melyet az Önkormányzat Képviselő-testülete hagy jóvá. </w:t>
      </w:r>
    </w:p>
    <w:p w14:paraId="0D129B2F" w14:textId="1DD80F6D" w:rsidR="00B45873" w:rsidRDefault="00B45873" w:rsidP="00650FFB">
      <w:pPr>
        <w:jc w:val="both"/>
        <w:outlineLvl w:val="0"/>
      </w:pPr>
    </w:p>
    <w:p w14:paraId="5CC9D5AD" w14:textId="576AD22E" w:rsidR="00013C3C" w:rsidRPr="005A335E" w:rsidRDefault="00B45873" w:rsidP="00686819">
      <w:pPr>
        <w:jc w:val="both"/>
        <w:outlineLvl w:val="0"/>
      </w:pPr>
      <w:r>
        <w:t xml:space="preserve">Fentiek alapján a VÁRVAG Nonprofit Kft. 1. sz. mellékletként csatolt beadványában </w:t>
      </w:r>
      <w:r w:rsidR="007A71A5">
        <w:t xml:space="preserve">részletezi a </w:t>
      </w:r>
      <w:r>
        <w:t>202</w:t>
      </w:r>
      <w:r w:rsidR="00381C50">
        <w:t>6</w:t>
      </w:r>
      <w:r>
        <w:t>. évi tervezett bérleti díj bevételek, várható kintlévőségek, üzemeltetési és karbantartási költségek, felújítási üt</w:t>
      </w:r>
      <w:r w:rsidR="00C44579">
        <w:t>emterv és várható költségek</w:t>
      </w:r>
      <w:r w:rsidR="007A71A5">
        <w:t xml:space="preserve"> kimutatását</w:t>
      </w:r>
      <w:r w:rsidR="00C44579">
        <w:t xml:space="preserve">, </w:t>
      </w:r>
      <w:r>
        <w:t xml:space="preserve">és </w:t>
      </w:r>
      <w:r w:rsidR="00650FFB" w:rsidRPr="005A335E">
        <w:t>terjeszt</w:t>
      </w:r>
      <w:r>
        <w:t>i</w:t>
      </w:r>
      <w:r w:rsidR="00650FFB" w:rsidRPr="005A335E">
        <w:t xml:space="preserve"> T</w:t>
      </w:r>
      <w:r w:rsidR="0078751D">
        <w:t>isztelt</w:t>
      </w:r>
      <w:r w:rsidR="00650FFB" w:rsidRPr="005A335E">
        <w:t xml:space="preserve"> Képviselő-testület elé.</w:t>
      </w:r>
      <w:r w:rsidR="00F96F8F" w:rsidRPr="005A335E">
        <w:t xml:space="preserve"> </w:t>
      </w:r>
    </w:p>
    <w:p w14:paraId="1F18E1E1" w14:textId="27760BC3" w:rsidR="00C44579" w:rsidRDefault="00C44579" w:rsidP="00686819">
      <w:pPr>
        <w:jc w:val="both"/>
        <w:outlineLvl w:val="0"/>
      </w:pPr>
    </w:p>
    <w:p w14:paraId="4F6429D0" w14:textId="07D980BD" w:rsidR="0078751D" w:rsidRDefault="0078751D" w:rsidP="00013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A2EC8">
        <w:t xml:space="preserve">Az előterjesztést a </w:t>
      </w:r>
      <w:r w:rsidRPr="00381C50">
        <w:rPr>
          <w:b/>
        </w:rPr>
        <w:t>Gazdasági</w:t>
      </w:r>
      <w:r w:rsidRPr="00381C50">
        <w:t xml:space="preserve"> </w:t>
      </w:r>
      <w:r w:rsidRPr="00381C50">
        <w:rPr>
          <w:b/>
        </w:rPr>
        <w:t>Bizottság</w:t>
      </w:r>
      <w:r w:rsidRPr="00381C50">
        <w:t xml:space="preserve"> és a </w:t>
      </w:r>
      <w:r w:rsidR="00844A8E">
        <w:rPr>
          <w:b/>
        </w:rPr>
        <w:t>Tulajdonosi</w:t>
      </w:r>
      <w:r w:rsidRPr="00381C50">
        <w:rPr>
          <w:b/>
        </w:rPr>
        <w:t xml:space="preserve"> Bizottság</w:t>
      </w:r>
      <w:r w:rsidRPr="00381C50">
        <w:t xml:space="preserve"> tárgyalja</w:t>
      </w:r>
      <w:r w:rsidRPr="00AA2EC8">
        <w:t>. A Bizottság</w:t>
      </w:r>
      <w:r>
        <w:t>ok</w:t>
      </w:r>
      <w:r w:rsidRPr="00AA2EC8">
        <w:t xml:space="preserve"> véleménye a Képviselő-testület ülésén helyben kerül kiosztásra jegyzőkönyvi kivonat formájában.</w:t>
      </w:r>
    </w:p>
    <w:p w14:paraId="3D963351" w14:textId="7F858256" w:rsidR="00013C3C" w:rsidRPr="00844A8E" w:rsidRDefault="00013C3C" w:rsidP="00844A8E">
      <w:pPr>
        <w:autoSpaceDE w:val="0"/>
        <w:autoSpaceDN w:val="0"/>
        <w:adjustRightInd w:val="0"/>
        <w:jc w:val="both"/>
      </w:pPr>
      <w:r w:rsidRPr="009A7A54">
        <w:t>A döntéshozatal a Magyarország helyi önkormányzatairól szóló 2011. évi CLXXXIX. törvény 46. § (</w:t>
      </w:r>
      <w:r w:rsidRPr="00844A8E">
        <w:t xml:space="preserve">1) bekezdésére figyelemmel </w:t>
      </w:r>
      <w:r w:rsidRPr="00844A8E">
        <w:rPr>
          <w:b/>
          <w:u w:val="single"/>
        </w:rPr>
        <w:t>nyilvános</w:t>
      </w:r>
      <w:r w:rsidRPr="00844A8E">
        <w:t xml:space="preserve"> ülés keretében, </w:t>
      </w:r>
      <w:r w:rsidR="00844A8E" w:rsidRPr="00844A8E">
        <w:t xml:space="preserve">az 50. § rendelkezései alapján - figyelemmel a KT. </w:t>
      </w:r>
      <w:proofErr w:type="spellStart"/>
      <w:r w:rsidR="00844A8E" w:rsidRPr="00844A8E">
        <w:t>SzMSz</w:t>
      </w:r>
      <w:proofErr w:type="spellEnd"/>
      <w:r w:rsidR="00844A8E" w:rsidRPr="00844A8E">
        <w:t xml:space="preserve"> 59. §-</w:t>
      </w:r>
      <w:proofErr w:type="spellStart"/>
      <w:r w:rsidR="00844A8E" w:rsidRPr="00844A8E">
        <w:t>ában</w:t>
      </w:r>
      <w:proofErr w:type="spellEnd"/>
      <w:r w:rsidR="00844A8E">
        <w:t xml:space="preserve"> </w:t>
      </w:r>
      <w:r w:rsidR="00844A8E" w:rsidRPr="00844A8E">
        <w:t xml:space="preserve">foglalt rendelkezésekre - </w:t>
      </w:r>
      <w:r w:rsidR="00844A8E" w:rsidRPr="00844A8E">
        <w:rPr>
          <w:b/>
          <w:bCs/>
          <w:u w:val="single"/>
        </w:rPr>
        <w:t>egyszerű többségű</w:t>
      </w:r>
      <w:r w:rsidR="00844A8E" w:rsidRPr="00844A8E">
        <w:t xml:space="preserve"> szavazati arányt igényel.</w:t>
      </w:r>
    </w:p>
    <w:p w14:paraId="78C511B0" w14:textId="77777777" w:rsidR="00F90774" w:rsidRPr="00844A8E" w:rsidRDefault="00F90774" w:rsidP="00F90E7A">
      <w:pPr>
        <w:jc w:val="both"/>
      </w:pPr>
    </w:p>
    <w:p w14:paraId="5A72407E" w14:textId="252A098E" w:rsidR="00013C3C" w:rsidRPr="005A335E" w:rsidRDefault="00013C3C" w:rsidP="00013C3C">
      <w:pPr>
        <w:jc w:val="both"/>
        <w:outlineLvl w:val="0"/>
      </w:pPr>
      <w:r w:rsidRPr="005A335E">
        <w:t>Kérem</w:t>
      </w:r>
      <w:r w:rsidR="005A335E" w:rsidRPr="005A335E">
        <w:t xml:space="preserve"> a Tisztelt</w:t>
      </w:r>
      <w:r w:rsidRPr="005A335E">
        <w:t xml:space="preserve"> Képviselő-testületet, az előterjesztést megtárgyalni, döntésüket meghozni </w:t>
      </w:r>
      <w:r w:rsidR="005A335E" w:rsidRPr="005A335E">
        <w:t>szíveskedjenek.</w:t>
      </w:r>
    </w:p>
    <w:p w14:paraId="6BB028BA" w14:textId="77777777" w:rsidR="00FB67B7" w:rsidRPr="005A335E" w:rsidRDefault="00FB67B7" w:rsidP="00F90E7A">
      <w:pPr>
        <w:jc w:val="both"/>
      </w:pPr>
    </w:p>
    <w:p w14:paraId="7BF7F40E" w14:textId="77777777" w:rsidR="00FB67B7" w:rsidRPr="005A335E" w:rsidRDefault="00FB67B7" w:rsidP="00F90E7A">
      <w:pPr>
        <w:jc w:val="both"/>
      </w:pPr>
    </w:p>
    <w:p w14:paraId="3B44971B" w14:textId="05231B74" w:rsidR="00F90E7A" w:rsidRPr="005A335E" w:rsidRDefault="00F90E7A" w:rsidP="00F90E7A">
      <w:pPr>
        <w:jc w:val="both"/>
      </w:pPr>
      <w:r w:rsidRPr="005A335E">
        <w:t xml:space="preserve">Cegléd, </w:t>
      </w:r>
      <w:r w:rsidR="00AA02F5" w:rsidRPr="005A335E">
        <w:t>20</w:t>
      </w:r>
      <w:r w:rsidR="00844A8E">
        <w:t>26</w:t>
      </w:r>
      <w:r w:rsidR="0078751D">
        <w:t xml:space="preserve">. március </w:t>
      </w:r>
      <w:r w:rsidR="00306041">
        <w:t>0</w:t>
      </w:r>
      <w:r w:rsidR="00381C50">
        <w:t>6</w:t>
      </w:r>
      <w:r w:rsidR="00AA02F5" w:rsidRPr="005A335E">
        <w:t>.</w:t>
      </w:r>
    </w:p>
    <w:p w14:paraId="5D979527" w14:textId="77777777" w:rsidR="00FB67B7" w:rsidRPr="005A335E" w:rsidRDefault="00FB67B7" w:rsidP="00FB67B7">
      <w:pPr>
        <w:jc w:val="center"/>
      </w:pPr>
    </w:p>
    <w:p w14:paraId="4B9E6A7B" w14:textId="77777777" w:rsidR="00FB67B7" w:rsidRPr="005A335E" w:rsidRDefault="00FB67B7" w:rsidP="00FB67B7">
      <w:pPr>
        <w:jc w:val="center"/>
      </w:pPr>
    </w:p>
    <w:p w14:paraId="0577D558" w14:textId="77777777" w:rsidR="00FB67B7" w:rsidRPr="005A335E" w:rsidRDefault="00FB67B7" w:rsidP="00FB67B7">
      <w:pPr>
        <w:jc w:val="center"/>
      </w:pPr>
    </w:p>
    <w:p w14:paraId="5165BE8D" w14:textId="1767D58A" w:rsidR="00F90E7A" w:rsidRPr="005A335E" w:rsidRDefault="00FB67B7" w:rsidP="00FB67B7">
      <w:pPr>
        <w:ind w:left="2124" w:firstLine="708"/>
        <w:jc w:val="center"/>
      </w:pPr>
      <w:r w:rsidRPr="005A335E">
        <w:t>Dr. Csáky András</w:t>
      </w:r>
    </w:p>
    <w:p w14:paraId="474BF599" w14:textId="77777777" w:rsidR="00F90E7A" w:rsidRPr="005A335E" w:rsidRDefault="000A6ECC" w:rsidP="00FB67B7">
      <w:pPr>
        <w:ind w:left="2124" w:firstLine="708"/>
        <w:jc w:val="center"/>
      </w:pPr>
      <w:r w:rsidRPr="005A335E">
        <w:t>p</w:t>
      </w:r>
      <w:r w:rsidR="00F90E7A" w:rsidRPr="005A335E">
        <w:t>olgármester</w:t>
      </w:r>
    </w:p>
    <w:p w14:paraId="3BC69475" w14:textId="77777777" w:rsidR="00FB67B7" w:rsidRDefault="00FB67B7">
      <w:pPr>
        <w:rPr>
          <w:b/>
          <w:sz w:val="23"/>
          <w:szCs w:val="23"/>
        </w:rPr>
      </w:pPr>
      <w:r>
        <w:rPr>
          <w:b/>
          <w:sz w:val="23"/>
          <w:szCs w:val="23"/>
        </w:rPr>
        <w:br w:type="page"/>
      </w:r>
    </w:p>
    <w:p w14:paraId="4819C845" w14:textId="39CAFFDD" w:rsidR="00904CB6" w:rsidRPr="00680734" w:rsidRDefault="000C0E5D" w:rsidP="00904CB6">
      <w:pPr>
        <w:widowControl w:val="0"/>
        <w:jc w:val="center"/>
        <w:rPr>
          <w:b/>
          <w:sz w:val="23"/>
          <w:szCs w:val="23"/>
        </w:rPr>
      </w:pPr>
      <w:r w:rsidRPr="00680734">
        <w:rPr>
          <w:b/>
          <w:sz w:val="23"/>
          <w:szCs w:val="23"/>
        </w:rPr>
        <w:lastRenderedPageBreak/>
        <w:t>H</w:t>
      </w:r>
      <w:r w:rsidR="00904CB6" w:rsidRPr="00680734">
        <w:rPr>
          <w:b/>
          <w:sz w:val="23"/>
          <w:szCs w:val="23"/>
        </w:rPr>
        <w:t>atározati javaslat</w:t>
      </w:r>
    </w:p>
    <w:p w14:paraId="7C8323BE" w14:textId="77777777" w:rsidR="00FB67B7" w:rsidRDefault="00FB67B7" w:rsidP="005C022C">
      <w:pPr>
        <w:widowControl w:val="0"/>
        <w:rPr>
          <w:b/>
          <w:sz w:val="23"/>
          <w:szCs w:val="23"/>
        </w:rPr>
      </w:pPr>
    </w:p>
    <w:p w14:paraId="53CCDD17" w14:textId="77777777" w:rsidR="00FB67B7" w:rsidRDefault="00FB67B7" w:rsidP="005C022C">
      <w:pPr>
        <w:widowControl w:val="0"/>
        <w:rPr>
          <w:b/>
          <w:sz w:val="23"/>
          <w:szCs w:val="23"/>
        </w:rPr>
      </w:pPr>
    </w:p>
    <w:p w14:paraId="2024E92B" w14:textId="754A99E9" w:rsidR="00904CB6" w:rsidRDefault="00904CB6" w:rsidP="005C022C">
      <w:pPr>
        <w:widowControl w:val="0"/>
        <w:rPr>
          <w:b/>
          <w:sz w:val="23"/>
          <w:szCs w:val="23"/>
        </w:rPr>
      </w:pPr>
      <w:r w:rsidRPr="00680734">
        <w:rPr>
          <w:b/>
          <w:sz w:val="23"/>
          <w:szCs w:val="23"/>
        </w:rPr>
        <w:t xml:space="preserve">Cegléd Város Önkormányzatának Képviselő </w:t>
      </w:r>
      <w:r w:rsidR="00BC2EF7" w:rsidRPr="00680734">
        <w:rPr>
          <w:b/>
          <w:sz w:val="23"/>
          <w:szCs w:val="23"/>
        </w:rPr>
        <w:t>–</w:t>
      </w:r>
      <w:r w:rsidRPr="00680734">
        <w:rPr>
          <w:b/>
          <w:sz w:val="23"/>
          <w:szCs w:val="23"/>
        </w:rPr>
        <w:t xml:space="preserve"> testülete</w:t>
      </w:r>
    </w:p>
    <w:p w14:paraId="4311D1E4" w14:textId="77777777" w:rsidR="00B52DE6" w:rsidRPr="00680734" w:rsidRDefault="00B52DE6" w:rsidP="005C022C">
      <w:pPr>
        <w:widowControl w:val="0"/>
        <w:rPr>
          <w:b/>
          <w:sz w:val="23"/>
          <w:szCs w:val="23"/>
        </w:rPr>
      </w:pPr>
    </w:p>
    <w:p w14:paraId="1DADE54E" w14:textId="0298F0F3" w:rsidR="00F96F8F" w:rsidRDefault="00C44579" w:rsidP="00F96F8F">
      <w:pPr>
        <w:numPr>
          <w:ilvl w:val="0"/>
          <w:numId w:val="14"/>
        </w:numPr>
        <w:tabs>
          <w:tab w:val="clear" w:pos="1203"/>
          <w:tab w:val="num" w:pos="709"/>
        </w:tabs>
        <w:ind w:left="284" w:firstLine="0"/>
        <w:jc w:val="both"/>
        <w:rPr>
          <w:i/>
          <w:sz w:val="23"/>
          <w:szCs w:val="23"/>
        </w:rPr>
      </w:pPr>
      <w:r>
        <w:rPr>
          <w:sz w:val="23"/>
          <w:szCs w:val="23"/>
        </w:rPr>
        <w:t>jóváhagyja a</w:t>
      </w:r>
      <w:r w:rsidR="00F96F8F" w:rsidRPr="00F96F8F">
        <w:rPr>
          <w:sz w:val="23"/>
          <w:szCs w:val="23"/>
        </w:rPr>
        <w:t xml:space="preserve"> jelen határozat elválaszthatatlan részét képező</w:t>
      </w:r>
      <w:r w:rsidR="00013C3C">
        <w:rPr>
          <w:sz w:val="23"/>
          <w:szCs w:val="23"/>
        </w:rPr>
        <w:t>,</w:t>
      </w:r>
      <w:r w:rsidR="00F96F8F" w:rsidRPr="00F96F8F">
        <w:rPr>
          <w:sz w:val="23"/>
          <w:szCs w:val="23"/>
        </w:rPr>
        <w:t xml:space="preserve"> </w:t>
      </w:r>
      <w:r w:rsidR="00F96F8F" w:rsidRPr="00CF3DE7">
        <w:rPr>
          <w:sz w:val="23"/>
          <w:szCs w:val="23"/>
        </w:rPr>
        <w:t xml:space="preserve">1. </w:t>
      </w:r>
      <w:r w:rsidR="00CF3DE7">
        <w:rPr>
          <w:sz w:val="23"/>
          <w:szCs w:val="23"/>
        </w:rPr>
        <w:t xml:space="preserve">sz. </w:t>
      </w:r>
      <w:r w:rsidR="00F96F8F" w:rsidRPr="00CF3DE7">
        <w:rPr>
          <w:sz w:val="23"/>
          <w:szCs w:val="23"/>
        </w:rPr>
        <w:t>mellékletben</w:t>
      </w:r>
      <w:r w:rsidR="00F96F8F" w:rsidRPr="00F96F8F">
        <w:rPr>
          <w:sz w:val="23"/>
          <w:szCs w:val="23"/>
        </w:rPr>
        <w:t xml:space="preserve"> részletezett</w:t>
      </w:r>
      <w:r w:rsidR="007A71A5">
        <w:rPr>
          <w:sz w:val="23"/>
          <w:szCs w:val="23"/>
        </w:rPr>
        <w:t>,</w:t>
      </w:r>
      <w:r w:rsidR="00F96F8F" w:rsidRPr="00F96F8F">
        <w:rPr>
          <w:sz w:val="23"/>
          <w:szCs w:val="23"/>
        </w:rPr>
        <w:t xml:space="preserve"> önkormányzati tulajdonú </w:t>
      </w:r>
      <w:r>
        <w:rPr>
          <w:sz w:val="23"/>
          <w:szCs w:val="23"/>
        </w:rPr>
        <w:t xml:space="preserve">lakásokra és helyiségekre vonatkozó </w:t>
      </w:r>
      <w:r w:rsidR="007A71A5">
        <w:rPr>
          <w:sz w:val="23"/>
          <w:szCs w:val="23"/>
        </w:rPr>
        <w:t>202</w:t>
      </w:r>
      <w:r w:rsidR="00674583">
        <w:rPr>
          <w:sz w:val="23"/>
          <w:szCs w:val="23"/>
        </w:rPr>
        <w:t>6</w:t>
      </w:r>
      <w:r w:rsidR="007A71A5">
        <w:rPr>
          <w:sz w:val="23"/>
          <w:szCs w:val="23"/>
        </w:rPr>
        <w:t xml:space="preserve">. évi </w:t>
      </w:r>
      <w:r>
        <w:rPr>
          <w:sz w:val="23"/>
          <w:szCs w:val="23"/>
        </w:rPr>
        <w:t>felújítási és hasznosítási tervet</w:t>
      </w:r>
      <w:r w:rsidR="00A94454">
        <w:rPr>
          <w:sz w:val="23"/>
          <w:szCs w:val="23"/>
        </w:rPr>
        <w:t>,</w:t>
      </w:r>
      <w:r w:rsidR="00F96F8F" w:rsidRPr="00F96F8F">
        <w:rPr>
          <w:sz w:val="23"/>
          <w:szCs w:val="23"/>
        </w:rPr>
        <w:t xml:space="preserve"> </w:t>
      </w:r>
      <w:r w:rsidR="006A14C0" w:rsidRPr="00F96F8F">
        <w:rPr>
          <w:sz w:val="23"/>
          <w:szCs w:val="23"/>
        </w:rPr>
        <w:t xml:space="preserve"> </w:t>
      </w:r>
    </w:p>
    <w:p w14:paraId="60315AD2" w14:textId="260D482C" w:rsidR="00CF3DE7" w:rsidRPr="00680734" w:rsidRDefault="00CF3DE7" w:rsidP="00AA75EF">
      <w:pPr>
        <w:numPr>
          <w:ilvl w:val="0"/>
          <w:numId w:val="14"/>
        </w:numPr>
        <w:tabs>
          <w:tab w:val="clear" w:pos="1203"/>
          <w:tab w:val="num" w:pos="709"/>
        </w:tabs>
        <w:ind w:left="709" w:hanging="425"/>
        <w:jc w:val="both"/>
        <w:rPr>
          <w:sz w:val="23"/>
          <w:szCs w:val="23"/>
        </w:rPr>
      </w:pPr>
      <w:r>
        <w:rPr>
          <w:sz w:val="23"/>
          <w:szCs w:val="23"/>
        </w:rPr>
        <w:t>u</w:t>
      </w:r>
      <w:r w:rsidRPr="00680734">
        <w:rPr>
          <w:sz w:val="23"/>
          <w:szCs w:val="23"/>
        </w:rPr>
        <w:t xml:space="preserve">tasítja a Ceglédi Közös Önkormányzati Hivatalt </w:t>
      </w:r>
      <w:r>
        <w:rPr>
          <w:sz w:val="23"/>
          <w:szCs w:val="23"/>
        </w:rPr>
        <w:t xml:space="preserve">a </w:t>
      </w:r>
      <w:r w:rsidR="00A94454">
        <w:rPr>
          <w:sz w:val="23"/>
          <w:szCs w:val="23"/>
        </w:rPr>
        <w:t>szükséges intézkedések megtételére</w:t>
      </w:r>
      <w:r>
        <w:rPr>
          <w:sz w:val="23"/>
          <w:szCs w:val="23"/>
        </w:rPr>
        <w:t>.</w:t>
      </w:r>
    </w:p>
    <w:p w14:paraId="3A0CA167" w14:textId="77777777" w:rsidR="00FB67B7" w:rsidRDefault="00FB67B7" w:rsidP="00E33C1F">
      <w:pPr>
        <w:tabs>
          <w:tab w:val="left" w:pos="5670"/>
        </w:tabs>
        <w:jc w:val="both"/>
        <w:rPr>
          <w:b/>
          <w:sz w:val="23"/>
          <w:szCs w:val="23"/>
        </w:rPr>
      </w:pPr>
    </w:p>
    <w:p w14:paraId="7EED825F" w14:textId="77777777" w:rsidR="00FB67B7" w:rsidRDefault="00FB67B7" w:rsidP="00E33C1F">
      <w:pPr>
        <w:tabs>
          <w:tab w:val="left" w:pos="5670"/>
        </w:tabs>
        <w:jc w:val="both"/>
        <w:rPr>
          <w:b/>
          <w:sz w:val="23"/>
          <w:szCs w:val="23"/>
        </w:rPr>
      </w:pPr>
    </w:p>
    <w:p w14:paraId="6321DA7B" w14:textId="0ED7914A" w:rsidR="00D13879" w:rsidRPr="00680734" w:rsidRDefault="00D13879" w:rsidP="00E33C1F">
      <w:pPr>
        <w:tabs>
          <w:tab w:val="left" w:pos="5670"/>
        </w:tabs>
        <w:jc w:val="both"/>
        <w:rPr>
          <w:b/>
          <w:sz w:val="23"/>
          <w:szCs w:val="23"/>
        </w:rPr>
      </w:pPr>
      <w:r w:rsidRPr="005A335E">
        <w:rPr>
          <w:b/>
          <w:sz w:val="23"/>
          <w:szCs w:val="23"/>
          <w:u w:val="single"/>
        </w:rPr>
        <w:t>Határidő</w:t>
      </w:r>
      <w:r w:rsidRPr="00680734">
        <w:rPr>
          <w:b/>
          <w:sz w:val="23"/>
          <w:szCs w:val="23"/>
        </w:rPr>
        <w:t xml:space="preserve">: </w:t>
      </w:r>
      <w:r w:rsidRPr="00680734">
        <w:rPr>
          <w:sz w:val="23"/>
          <w:szCs w:val="23"/>
        </w:rPr>
        <w:t>azonnal</w:t>
      </w:r>
      <w:r w:rsidR="00E33C1F">
        <w:rPr>
          <w:b/>
          <w:sz w:val="23"/>
          <w:szCs w:val="23"/>
        </w:rPr>
        <w:tab/>
      </w:r>
      <w:r w:rsidRPr="005A335E">
        <w:rPr>
          <w:b/>
          <w:sz w:val="23"/>
          <w:szCs w:val="23"/>
          <w:u w:val="single"/>
        </w:rPr>
        <w:t>Felelős</w:t>
      </w:r>
      <w:r w:rsidRPr="00680734">
        <w:rPr>
          <w:b/>
          <w:sz w:val="23"/>
          <w:szCs w:val="23"/>
        </w:rPr>
        <w:t xml:space="preserve">: </w:t>
      </w:r>
      <w:r w:rsidR="00E33C1F">
        <w:rPr>
          <w:sz w:val="23"/>
          <w:szCs w:val="23"/>
        </w:rPr>
        <w:t>Dr. Csáky András</w:t>
      </w:r>
      <w:r w:rsidRPr="00680734">
        <w:rPr>
          <w:sz w:val="23"/>
          <w:szCs w:val="23"/>
        </w:rPr>
        <w:t xml:space="preserve"> polgármester</w:t>
      </w:r>
    </w:p>
    <w:p w14:paraId="7B78FE1B" w14:textId="77777777" w:rsidR="00FB67B7" w:rsidRDefault="00FB67B7" w:rsidP="00A81794">
      <w:pPr>
        <w:jc w:val="both"/>
        <w:rPr>
          <w:sz w:val="20"/>
          <w:szCs w:val="20"/>
        </w:rPr>
      </w:pPr>
    </w:p>
    <w:p w14:paraId="415DB9E3" w14:textId="77777777" w:rsidR="00FB67B7" w:rsidRDefault="00FB67B7" w:rsidP="00A81794">
      <w:pPr>
        <w:jc w:val="both"/>
        <w:rPr>
          <w:sz w:val="20"/>
          <w:szCs w:val="20"/>
        </w:rPr>
      </w:pPr>
    </w:p>
    <w:p w14:paraId="79EB3844" w14:textId="77777777" w:rsidR="00FB67B7" w:rsidRDefault="00FB67B7" w:rsidP="00A81794">
      <w:pPr>
        <w:jc w:val="both"/>
        <w:rPr>
          <w:sz w:val="20"/>
          <w:szCs w:val="20"/>
        </w:rPr>
      </w:pPr>
    </w:p>
    <w:p w14:paraId="24C7986C" w14:textId="66F78D26" w:rsidR="00A81794" w:rsidRPr="005A335E" w:rsidRDefault="00A81794" w:rsidP="00A81794">
      <w:pPr>
        <w:jc w:val="both"/>
        <w:rPr>
          <w:b/>
        </w:rPr>
      </w:pPr>
      <w:r w:rsidRPr="005A335E">
        <w:rPr>
          <w:b/>
        </w:rPr>
        <w:t>Határozatot kapják:</w:t>
      </w:r>
    </w:p>
    <w:p w14:paraId="63A1B875" w14:textId="09C2D2A8" w:rsidR="003028E1" w:rsidRDefault="003028E1" w:rsidP="00F96F8F">
      <w:pPr>
        <w:numPr>
          <w:ilvl w:val="0"/>
          <w:numId w:val="24"/>
        </w:numPr>
        <w:jc w:val="both"/>
      </w:pPr>
      <w:r w:rsidRPr="005A335E">
        <w:t>VÁRVAG</w:t>
      </w:r>
      <w:r w:rsidR="00AE7C37">
        <w:t xml:space="preserve"> </w:t>
      </w:r>
      <w:proofErr w:type="gramStart"/>
      <w:r w:rsidR="00AE7C37">
        <w:t xml:space="preserve">Nonprofit </w:t>
      </w:r>
      <w:r w:rsidRPr="005A335E">
        <w:t xml:space="preserve"> Kft.</w:t>
      </w:r>
      <w:proofErr w:type="gramEnd"/>
    </w:p>
    <w:p w14:paraId="7B459708" w14:textId="3C2CDD8E" w:rsidR="00972B20" w:rsidRPr="005A335E" w:rsidRDefault="00972B20" w:rsidP="00F96F8F">
      <w:pPr>
        <w:numPr>
          <w:ilvl w:val="0"/>
          <w:numId w:val="24"/>
        </w:numPr>
        <w:jc w:val="both"/>
      </w:pPr>
      <w:r>
        <w:t>Ceglédi Közös Önkormányzati Hivatal Pénzügyi Iroda</w:t>
      </w:r>
    </w:p>
    <w:p w14:paraId="61EAEC53" w14:textId="77777777" w:rsidR="00313E5A" w:rsidRPr="005A335E" w:rsidRDefault="00313E5A" w:rsidP="00F90E7A">
      <w:pPr>
        <w:jc w:val="both"/>
      </w:pPr>
    </w:p>
    <w:p w14:paraId="7AB0EE05" w14:textId="77777777" w:rsidR="00FB67B7" w:rsidRPr="005A335E" w:rsidRDefault="00FB67B7" w:rsidP="00F90E7A">
      <w:pPr>
        <w:jc w:val="both"/>
      </w:pPr>
    </w:p>
    <w:p w14:paraId="00F94676" w14:textId="77777777" w:rsidR="00FB67B7" w:rsidRPr="005A335E" w:rsidRDefault="00FB67B7" w:rsidP="00F90E7A">
      <w:pPr>
        <w:jc w:val="both"/>
      </w:pPr>
    </w:p>
    <w:p w14:paraId="0C7912BC" w14:textId="2817C718" w:rsidR="00A81794" w:rsidRPr="005A07E4" w:rsidRDefault="005A07E4" w:rsidP="00F90E7A">
      <w:pPr>
        <w:jc w:val="both"/>
        <w:rPr>
          <w:b/>
          <w:u w:val="single"/>
        </w:rPr>
      </w:pPr>
      <w:r w:rsidRPr="005A07E4">
        <w:rPr>
          <w:b/>
        </w:rPr>
        <w:t>Az előterjesztést láttam:</w:t>
      </w:r>
    </w:p>
    <w:p w14:paraId="2A212ACA" w14:textId="77777777" w:rsidR="005A335E" w:rsidRDefault="005A335E" w:rsidP="00A81794">
      <w:pPr>
        <w:ind w:left="2340"/>
        <w:jc w:val="both"/>
      </w:pPr>
    </w:p>
    <w:p w14:paraId="45A7E1EA" w14:textId="77777777" w:rsidR="005A335E" w:rsidRDefault="005A335E" w:rsidP="00A81794">
      <w:pPr>
        <w:ind w:left="2340"/>
        <w:jc w:val="both"/>
      </w:pPr>
    </w:p>
    <w:p w14:paraId="1BD05CF6" w14:textId="55735C47" w:rsidR="00A81794" w:rsidRPr="005A335E" w:rsidRDefault="00A81794" w:rsidP="00A81794">
      <w:pPr>
        <w:ind w:left="2340"/>
        <w:jc w:val="both"/>
      </w:pPr>
      <w:r w:rsidRPr="005A335E">
        <w:t>Dr. Diósgyőri Gitta</w:t>
      </w:r>
    </w:p>
    <w:p w14:paraId="238B18B8" w14:textId="19B0FC55" w:rsidR="00A81794" w:rsidRPr="005A335E" w:rsidRDefault="005A335E" w:rsidP="003028E1">
      <w:pPr>
        <w:ind w:left="2340"/>
        <w:jc w:val="both"/>
      </w:pPr>
      <w:r>
        <w:t xml:space="preserve">  </w:t>
      </w:r>
      <w:r w:rsidR="003028E1" w:rsidRPr="005A335E">
        <w:t>címzetes fő</w:t>
      </w:r>
      <w:r w:rsidR="00FD7B0A" w:rsidRPr="005A335E">
        <w:t>j</w:t>
      </w:r>
      <w:r w:rsidR="00A81794" w:rsidRPr="005A335E">
        <w:t>egyző</w:t>
      </w:r>
    </w:p>
    <w:sectPr w:rsidR="00A81794" w:rsidRPr="005A335E" w:rsidSect="008F5478">
      <w:footerReference w:type="even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C1A7C" w14:textId="77777777" w:rsidR="000E19B5" w:rsidRDefault="000E19B5">
      <w:r>
        <w:separator/>
      </w:r>
    </w:p>
  </w:endnote>
  <w:endnote w:type="continuationSeparator" w:id="0">
    <w:p w14:paraId="1FEC5D83" w14:textId="77777777" w:rsidR="000E19B5" w:rsidRDefault="000E1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46CC6" w14:textId="77777777" w:rsidR="0051073B" w:rsidRDefault="0051073B" w:rsidP="00974AD0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03AD9112" w14:textId="77777777" w:rsidR="0051073B" w:rsidRDefault="0051073B" w:rsidP="00AC041D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A7DD5" w14:textId="77777777" w:rsidR="000E19B5" w:rsidRDefault="000E19B5">
      <w:r>
        <w:separator/>
      </w:r>
    </w:p>
  </w:footnote>
  <w:footnote w:type="continuationSeparator" w:id="0">
    <w:p w14:paraId="15B1E600" w14:textId="77777777" w:rsidR="000E19B5" w:rsidRDefault="000E1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AF1"/>
    <w:multiLevelType w:val="hybridMultilevel"/>
    <w:tmpl w:val="C6345BA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5E74F1"/>
    <w:multiLevelType w:val="hybridMultilevel"/>
    <w:tmpl w:val="441EB3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B24EB"/>
    <w:multiLevelType w:val="multilevel"/>
    <w:tmpl w:val="0C36B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1EB66C55"/>
    <w:multiLevelType w:val="hybridMultilevel"/>
    <w:tmpl w:val="9AC8965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04EF8"/>
    <w:multiLevelType w:val="hybridMultilevel"/>
    <w:tmpl w:val="A340611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937B69"/>
    <w:multiLevelType w:val="hybridMultilevel"/>
    <w:tmpl w:val="7506F852"/>
    <w:lvl w:ilvl="0" w:tplc="8AB258F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85468A2"/>
    <w:multiLevelType w:val="hybridMultilevel"/>
    <w:tmpl w:val="B97E8C18"/>
    <w:lvl w:ilvl="0" w:tplc="A8DA210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15A30"/>
    <w:multiLevelType w:val="hybridMultilevel"/>
    <w:tmpl w:val="1EB8E66E"/>
    <w:lvl w:ilvl="0" w:tplc="0E6A6974">
      <w:start w:val="2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13819"/>
    <w:multiLevelType w:val="hybridMultilevel"/>
    <w:tmpl w:val="BACCBF8E"/>
    <w:lvl w:ilvl="0" w:tplc="FFE8218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143E18"/>
    <w:multiLevelType w:val="hybridMultilevel"/>
    <w:tmpl w:val="E95034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A3292"/>
    <w:multiLevelType w:val="hybridMultilevel"/>
    <w:tmpl w:val="8278C34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4F1D44"/>
    <w:multiLevelType w:val="hybridMultilevel"/>
    <w:tmpl w:val="F8DEDF8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96347B"/>
    <w:multiLevelType w:val="hybridMultilevel"/>
    <w:tmpl w:val="41EC77C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63602C"/>
    <w:multiLevelType w:val="hybridMultilevel"/>
    <w:tmpl w:val="DA0C8E24"/>
    <w:lvl w:ilvl="0" w:tplc="FFE8218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B77677"/>
    <w:multiLevelType w:val="hybridMultilevel"/>
    <w:tmpl w:val="5CAE18F6"/>
    <w:lvl w:ilvl="0" w:tplc="0A2A3EB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2374DE"/>
    <w:multiLevelType w:val="hybridMultilevel"/>
    <w:tmpl w:val="B13CB632"/>
    <w:lvl w:ilvl="0" w:tplc="097C4086">
      <w:start w:val="1"/>
      <w:numFmt w:val="decimal"/>
      <w:lvlText w:val="%1.)"/>
      <w:lvlJc w:val="left"/>
      <w:pPr>
        <w:tabs>
          <w:tab w:val="num" w:pos="1203"/>
        </w:tabs>
        <w:ind w:left="1203" w:hanging="495"/>
      </w:pPr>
      <w:rPr>
        <w:rFonts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606F4E69"/>
    <w:multiLevelType w:val="hybridMultilevel"/>
    <w:tmpl w:val="BB2E7E22"/>
    <w:lvl w:ilvl="0" w:tplc="016289DC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112E6"/>
    <w:multiLevelType w:val="multilevel"/>
    <w:tmpl w:val="E32C8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285CDE"/>
    <w:multiLevelType w:val="hybridMultilevel"/>
    <w:tmpl w:val="0296757A"/>
    <w:lvl w:ilvl="0" w:tplc="1D5A4B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C29EF"/>
    <w:multiLevelType w:val="hybridMultilevel"/>
    <w:tmpl w:val="E0CEF79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E48ED"/>
    <w:multiLevelType w:val="hybridMultilevel"/>
    <w:tmpl w:val="48041862"/>
    <w:lvl w:ilvl="0" w:tplc="C87A6AF2">
      <w:start w:val="1"/>
      <w:numFmt w:val="decimal"/>
      <w:lvlText w:val="%1.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EDC34B7"/>
    <w:multiLevelType w:val="multilevel"/>
    <w:tmpl w:val="0C36B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 w15:restartNumberingAfterBreak="0">
    <w:nsid w:val="772F20AC"/>
    <w:multiLevelType w:val="multilevel"/>
    <w:tmpl w:val="DA0C8E24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F37099"/>
    <w:multiLevelType w:val="hybridMultilevel"/>
    <w:tmpl w:val="C0423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8"/>
  </w:num>
  <w:num w:numId="4">
    <w:abstractNumId w:val="2"/>
  </w:num>
  <w:num w:numId="5">
    <w:abstractNumId w:val="16"/>
  </w:num>
  <w:num w:numId="6">
    <w:abstractNumId w:val="5"/>
  </w:num>
  <w:num w:numId="7">
    <w:abstractNumId w:val="7"/>
  </w:num>
  <w:num w:numId="8">
    <w:abstractNumId w:val="13"/>
  </w:num>
  <w:num w:numId="9">
    <w:abstractNumId w:val="21"/>
  </w:num>
  <w:num w:numId="10">
    <w:abstractNumId w:val="22"/>
  </w:num>
  <w:num w:numId="11">
    <w:abstractNumId w:val="8"/>
  </w:num>
  <w:num w:numId="12">
    <w:abstractNumId w:val="3"/>
  </w:num>
  <w:num w:numId="13">
    <w:abstractNumId w:val="11"/>
  </w:num>
  <w:num w:numId="14">
    <w:abstractNumId w:val="15"/>
  </w:num>
  <w:num w:numId="15">
    <w:abstractNumId w:val="6"/>
  </w:num>
  <w:num w:numId="16">
    <w:abstractNumId w:val="19"/>
  </w:num>
  <w:num w:numId="17">
    <w:abstractNumId w:val="0"/>
  </w:num>
  <w:num w:numId="18">
    <w:abstractNumId w:val="10"/>
  </w:num>
  <w:num w:numId="19">
    <w:abstractNumId w:val="20"/>
  </w:num>
  <w:num w:numId="20">
    <w:abstractNumId w:val="17"/>
  </w:num>
  <w:num w:numId="21">
    <w:abstractNumId w:val="4"/>
  </w:num>
  <w:num w:numId="22">
    <w:abstractNumId w:val="12"/>
  </w:num>
  <w:num w:numId="23">
    <w:abstractNumId w:val="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31C"/>
    <w:rsid w:val="00001464"/>
    <w:rsid w:val="00001A9D"/>
    <w:rsid w:val="00011034"/>
    <w:rsid w:val="00013C3C"/>
    <w:rsid w:val="0001528E"/>
    <w:rsid w:val="0001656B"/>
    <w:rsid w:val="00025F5F"/>
    <w:rsid w:val="000264EF"/>
    <w:rsid w:val="00034653"/>
    <w:rsid w:val="000368C0"/>
    <w:rsid w:val="00037F52"/>
    <w:rsid w:val="00041E56"/>
    <w:rsid w:val="00045D6C"/>
    <w:rsid w:val="00051712"/>
    <w:rsid w:val="00054CEB"/>
    <w:rsid w:val="00071B96"/>
    <w:rsid w:val="00072771"/>
    <w:rsid w:val="00075E0D"/>
    <w:rsid w:val="00075F70"/>
    <w:rsid w:val="000829BB"/>
    <w:rsid w:val="00082A64"/>
    <w:rsid w:val="000906AA"/>
    <w:rsid w:val="000922B0"/>
    <w:rsid w:val="00093686"/>
    <w:rsid w:val="00094915"/>
    <w:rsid w:val="00095F07"/>
    <w:rsid w:val="000966CB"/>
    <w:rsid w:val="000A0C60"/>
    <w:rsid w:val="000A3254"/>
    <w:rsid w:val="000A6EB0"/>
    <w:rsid w:val="000A6ECC"/>
    <w:rsid w:val="000B1917"/>
    <w:rsid w:val="000B6791"/>
    <w:rsid w:val="000C0E5D"/>
    <w:rsid w:val="000C73C1"/>
    <w:rsid w:val="000D2A96"/>
    <w:rsid w:val="000D4066"/>
    <w:rsid w:val="000D5D59"/>
    <w:rsid w:val="000E1668"/>
    <w:rsid w:val="000E19B5"/>
    <w:rsid w:val="000E23B6"/>
    <w:rsid w:val="000F6006"/>
    <w:rsid w:val="00103D5B"/>
    <w:rsid w:val="00112C92"/>
    <w:rsid w:val="001153AC"/>
    <w:rsid w:val="00117087"/>
    <w:rsid w:val="0011718B"/>
    <w:rsid w:val="001174C8"/>
    <w:rsid w:val="001209CB"/>
    <w:rsid w:val="00130BCB"/>
    <w:rsid w:val="0013118C"/>
    <w:rsid w:val="001436C5"/>
    <w:rsid w:val="001441CC"/>
    <w:rsid w:val="0015136C"/>
    <w:rsid w:val="00156688"/>
    <w:rsid w:val="00156E0F"/>
    <w:rsid w:val="00163724"/>
    <w:rsid w:val="00166449"/>
    <w:rsid w:val="0016725B"/>
    <w:rsid w:val="001673BD"/>
    <w:rsid w:val="00167E33"/>
    <w:rsid w:val="0017005F"/>
    <w:rsid w:val="001700FF"/>
    <w:rsid w:val="001703AC"/>
    <w:rsid w:val="001806E4"/>
    <w:rsid w:val="00181AF5"/>
    <w:rsid w:val="00182004"/>
    <w:rsid w:val="001C42E4"/>
    <w:rsid w:val="001C6C69"/>
    <w:rsid w:val="001D685B"/>
    <w:rsid w:val="001E4B5E"/>
    <w:rsid w:val="001E652C"/>
    <w:rsid w:val="001E69F0"/>
    <w:rsid w:val="001E6BBF"/>
    <w:rsid w:val="001F2B72"/>
    <w:rsid w:val="001F4070"/>
    <w:rsid w:val="001F497B"/>
    <w:rsid w:val="001F6CFA"/>
    <w:rsid w:val="001F7440"/>
    <w:rsid w:val="002062F0"/>
    <w:rsid w:val="002166BA"/>
    <w:rsid w:val="00220BCC"/>
    <w:rsid w:val="00227011"/>
    <w:rsid w:val="002277A9"/>
    <w:rsid w:val="00230289"/>
    <w:rsid w:val="00230731"/>
    <w:rsid w:val="00233764"/>
    <w:rsid w:val="002409E2"/>
    <w:rsid w:val="00241E9C"/>
    <w:rsid w:val="002421A1"/>
    <w:rsid w:val="002424FC"/>
    <w:rsid w:val="002433D9"/>
    <w:rsid w:val="00244221"/>
    <w:rsid w:val="00246455"/>
    <w:rsid w:val="00257166"/>
    <w:rsid w:val="00262FFE"/>
    <w:rsid w:val="002643C7"/>
    <w:rsid w:val="00266D64"/>
    <w:rsid w:val="00266FE2"/>
    <w:rsid w:val="0026707D"/>
    <w:rsid w:val="002735AF"/>
    <w:rsid w:val="002804C5"/>
    <w:rsid w:val="0028556B"/>
    <w:rsid w:val="00286B70"/>
    <w:rsid w:val="002964A2"/>
    <w:rsid w:val="002A156A"/>
    <w:rsid w:val="002A3FD2"/>
    <w:rsid w:val="002A4001"/>
    <w:rsid w:val="002A499F"/>
    <w:rsid w:val="002A50DD"/>
    <w:rsid w:val="002B0011"/>
    <w:rsid w:val="002B3398"/>
    <w:rsid w:val="002B6CE9"/>
    <w:rsid w:val="002C2CA2"/>
    <w:rsid w:val="002C7284"/>
    <w:rsid w:val="002C732D"/>
    <w:rsid w:val="002D0608"/>
    <w:rsid w:val="002D3BC0"/>
    <w:rsid w:val="002D4E4C"/>
    <w:rsid w:val="002D5F60"/>
    <w:rsid w:val="002E6455"/>
    <w:rsid w:val="002F58F1"/>
    <w:rsid w:val="002F5B74"/>
    <w:rsid w:val="002F7D47"/>
    <w:rsid w:val="00301AEB"/>
    <w:rsid w:val="003028E1"/>
    <w:rsid w:val="00304E2A"/>
    <w:rsid w:val="00306041"/>
    <w:rsid w:val="0030696E"/>
    <w:rsid w:val="00310376"/>
    <w:rsid w:val="003117B5"/>
    <w:rsid w:val="003135CF"/>
    <w:rsid w:val="00313E5A"/>
    <w:rsid w:val="00313FD5"/>
    <w:rsid w:val="0031703C"/>
    <w:rsid w:val="00324BB7"/>
    <w:rsid w:val="00325685"/>
    <w:rsid w:val="00331FBC"/>
    <w:rsid w:val="00335D90"/>
    <w:rsid w:val="003364F7"/>
    <w:rsid w:val="003444AC"/>
    <w:rsid w:val="003457A0"/>
    <w:rsid w:val="003506E1"/>
    <w:rsid w:val="00355E42"/>
    <w:rsid w:val="003642F2"/>
    <w:rsid w:val="00364C34"/>
    <w:rsid w:val="0036794A"/>
    <w:rsid w:val="0037071A"/>
    <w:rsid w:val="00376007"/>
    <w:rsid w:val="00380DD2"/>
    <w:rsid w:val="00381C50"/>
    <w:rsid w:val="0038391C"/>
    <w:rsid w:val="00385EFC"/>
    <w:rsid w:val="00386075"/>
    <w:rsid w:val="00393C8B"/>
    <w:rsid w:val="00395B88"/>
    <w:rsid w:val="003A55CE"/>
    <w:rsid w:val="003B21E3"/>
    <w:rsid w:val="003B591D"/>
    <w:rsid w:val="003B62D0"/>
    <w:rsid w:val="003C21AA"/>
    <w:rsid w:val="003C50EC"/>
    <w:rsid w:val="003E230F"/>
    <w:rsid w:val="003E5DD8"/>
    <w:rsid w:val="003E657D"/>
    <w:rsid w:val="003E7D46"/>
    <w:rsid w:val="003F7B35"/>
    <w:rsid w:val="00401CA5"/>
    <w:rsid w:val="004041D3"/>
    <w:rsid w:val="004121E9"/>
    <w:rsid w:val="004136A1"/>
    <w:rsid w:val="004215BD"/>
    <w:rsid w:val="00427EB5"/>
    <w:rsid w:val="00430FE0"/>
    <w:rsid w:val="00431DE1"/>
    <w:rsid w:val="004345CF"/>
    <w:rsid w:val="00435E3F"/>
    <w:rsid w:val="00436F5C"/>
    <w:rsid w:val="00441A6A"/>
    <w:rsid w:val="00441BC1"/>
    <w:rsid w:val="0045220D"/>
    <w:rsid w:val="00460B3A"/>
    <w:rsid w:val="00464956"/>
    <w:rsid w:val="0047135D"/>
    <w:rsid w:val="00476F46"/>
    <w:rsid w:val="00483449"/>
    <w:rsid w:val="00484CF6"/>
    <w:rsid w:val="00494975"/>
    <w:rsid w:val="004A2387"/>
    <w:rsid w:val="004A23E6"/>
    <w:rsid w:val="004A6B93"/>
    <w:rsid w:val="004A7162"/>
    <w:rsid w:val="004B52EE"/>
    <w:rsid w:val="004C09A3"/>
    <w:rsid w:val="004C0F34"/>
    <w:rsid w:val="004C1515"/>
    <w:rsid w:val="004C2EBC"/>
    <w:rsid w:val="004C4D20"/>
    <w:rsid w:val="004D2FE1"/>
    <w:rsid w:val="004D6CDA"/>
    <w:rsid w:val="004E1BC0"/>
    <w:rsid w:val="004E3714"/>
    <w:rsid w:val="004F20C3"/>
    <w:rsid w:val="004F382C"/>
    <w:rsid w:val="004F5AD4"/>
    <w:rsid w:val="004F5C21"/>
    <w:rsid w:val="00502EE7"/>
    <w:rsid w:val="0051073B"/>
    <w:rsid w:val="00512AA5"/>
    <w:rsid w:val="00516E6C"/>
    <w:rsid w:val="0052578E"/>
    <w:rsid w:val="00534EF9"/>
    <w:rsid w:val="00536DE8"/>
    <w:rsid w:val="005418D6"/>
    <w:rsid w:val="00551692"/>
    <w:rsid w:val="005520E5"/>
    <w:rsid w:val="005523E0"/>
    <w:rsid w:val="005537BF"/>
    <w:rsid w:val="005539FD"/>
    <w:rsid w:val="005566CD"/>
    <w:rsid w:val="00561FE7"/>
    <w:rsid w:val="00564EE3"/>
    <w:rsid w:val="00571D86"/>
    <w:rsid w:val="00571ED7"/>
    <w:rsid w:val="00575F71"/>
    <w:rsid w:val="00576AA9"/>
    <w:rsid w:val="005807C2"/>
    <w:rsid w:val="00583396"/>
    <w:rsid w:val="005852D3"/>
    <w:rsid w:val="00595F3C"/>
    <w:rsid w:val="005969E7"/>
    <w:rsid w:val="005A07E4"/>
    <w:rsid w:val="005A335E"/>
    <w:rsid w:val="005A78A9"/>
    <w:rsid w:val="005A78DA"/>
    <w:rsid w:val="005B18C0"/>
    <w:rsid w:val="005B25C5"/>
    <w:rsid w:val="005B29C4"/>
    <w:rsid w:val="005B6261"/>
    <w:rsid w:val="005B62B7"/>
    <w:rsid w:val="005C022C"/>
    <w:rsid w:val="005C5974"/>
    <w:rsid w:val="005D111A"/>
    <w:rsid w:val="005D1BDF"/>
    <w:rsid w:val="005D2A20"/>
    <w:rsid w:val="005D2F87"/>
    <w:rsid w:val="005E48B9"/>
    <w:rsid w:val="005E5108"/>
    <w:rsid w:val="005F7F0D"/>
    <w:rsid w:val="006043D4"/>
    <w:rsid w:val="0061133D"/>
    <w:rsid w:val="00612AD4"/>
    <w:rsid w:val="00621FF9"/>
    <w:rsid w:val="006229C2"/>
    <w:rsid w:val="0062420C"/>
    <w:rsid w:val="00650FFB"/>
    <w:rsid w:val="0065130A"/>
    <w:rsid w:val="00652AEF"/>
    <w:rsid w:val="00654BCD"/>
    <w:rsid w:val="00655B56"/>
    <w:rsid w:val="00660D6B"/>
    <w:rsid w:val="00666A6A"/>
    <w:rsid w:val="006670CC"/>
    <w:rsid w:val="00670D8F"/>
    <w:rsid w:val="00674583"/>
    <w:rsid w:val="00675FAB"/>
    <w:rsid w:val="00680734"/>
    <w:rsid w:val="00686819"/>
    <w:rsid w:val="00686DE2"/>
    <w:rsid w:val="0069774E"/>
    <w:rsid w:val="006A0DC2"/>
    <w:rsid w:val="006A14C0"/>
    <w:rsid w:val="006A38FF"/>
    <w:rsid w:val="006B291C"/>
    <w:rsid w:val="006B4978"/>
    <w:rsid w:val="006B6675"/>
    <w:rsid w:val="006C1220"/>
    <w:rsid w:val="006C1DDE"/>
    <w:rsid w:val="006C5633"/>
    <w:rsid w:val="006C6FBE"/>
    <w:rsid w:val="006D036A"/>
    <w:rsid w:val="006E2754"/>
    <w:rsid w:val="006E398A"/>
    <w:rsid w:val="006F30AB"/>
    <w:rsid w:val="0070348D"/>
    <w:rsid w:val="00711354"/>
    <w:rsid w:val="007161B2"/>
    <w:rsid w:val="00716E9F"/>
    <w:rsid w:val="00717C10"/>
    <w:rsid w:val="00723DCE"/>
    <w:rsid w:val="00725110"/>
    <w:rsid w:val="00727378"/>
    <w:rsid w:val="00736919"/>
    <w:rsid w:val="007373A1"/>
    <w:rsid w:val="00741684"/>
    <w:rsid w:val="007462CF"/>
    <w:rsid w:val="007472DC"/>
    <w:rsid w:val="007623CF"/>
    <w:rsid w:val="00772305"/>
    <w:rsid w:val="00773427"/>
    <w:rsid w:val="00775E35"/>
    <w:rsid w:val="00782C4D"/>
    <w:rsid w:val="0078751D"/>
    <w:rsid w:val="00790C04"/>
    <w:rsid w:val="00791BF3"/>
    <w:rsid w:val="007A71A5"/>
    <w:rsid w:val="007B0757"/>
    <w:rsid w:val="007B0D2C"/>
    <w:rsid w:val="007B354B"/>
    <w:rsid w:val="007B47BB"/>
    <w:rsid w:val="007C188A"/>
    <w:rsid w:val="007D0301"/>
    <w:rsid w:val="007D14D2"/>
    <w:rsid w:val="007D4770"/>
    <w:rsid w:val="007D5BA5"/>
    <w:rsid w:val="007E6EDF"/>
    <w:rsid w:val="007F535B"/>
    <w:rsid w:val="007F69C7"/>
    <w:rsid w:val="00802E85"/>
    <w:rsid w:val="008148C9"/>
    <w:rsid w:val="00814F13"/>
    <w:rsid w:val="00825A24"/>
    <w:rsid w:val="00826900"/>
    <w:rsid w:val="00834563"/>
    <w:rsid w:val="0083491B"/>
    <w:rsid w:val="00836C67"/>
    <w:rsid w:val="00836F87"/>
    <w:rsid w:val="00844A8E"/>
    <w:rsid w:val="00852998"/>
    <w:rsid w:val="00853C56"/>
    <w:rsid w:val="00861EA3"/>
    <w:rsid w:val="00874003"/>
    <w:rsid w:val="0087466F"/>
    <w:rsid w:val="008803A7"/>
    <w:rsid w:val="00880E7A"/>
    <w:rsid w:val="00881676"/>
    <w:rsid w:val="00885953"/>
    <w:rsid w:val="0089044B"/>
    <w:rsid w:val="00895938"/>
    <w:rsid w:val="008959EA"/>
    <w:rsid w:val="008A06B1"/>
    <w:rsid w:val="008A6FCB"/>
    <w:rsid w:val="008A78EB"/>
    <w:rsid w:val="008B014C"/>
    <w:rsid w:val="008B25BA"/>
    <w:rsid w:val="008B29AA"/>
    <w:rsid w:val="008B7AA0"/>
    <w:rsid w:val="008C0AA5"/>
    <w:rsid w:val="008C1077"/>
    <w:rsid w:val="008C3354"/>
    <w:rsid w:val="008D19A9"/>
    <w:rsid w:val="008D3E87"/>
    <w:rsid w:val="008D5145"/>
    <w:rsid w:val="008E1D2C"/>
    <w:rsid w:val="008E469B"/>
    <w:rsid w:val="008E5B2B"/>
    <w:rsid w:val="008F4AE1"/>
    <w:rsid w:val="008F4F06"/>
    <w:rsid w:val="008F5478"/>
    <w:rsid w:val="008F6EBB"/>
    <w:rsid w:val="00902375"/>
    <w:rsid w:val="00902A98"/>
    <w:rsid w:val="00904CB6"/>
    <w:rsid w:val="00914B25"/>
    <w:rsid w:val="00916AB6"/>
    <w:rsid w:val="00920949"/>
    <w:rsid w:val="009265D8"/>
    <w:rsid w:val="00926D33"/>
    <w:rsid w:val="009278F8"/>
    <w:rsid w:val="009316CD"/>
    <w:rsid w:val="0093709A"/>
    <w:rsid w:val="00941150"/>
    <w:rsid w:val="00943C46"/>
    <w:rsid w:val="00944F24"/>
    <w:rsid w:val="00945C82"/>
    <w:rsid w:val="0095057D"/>
    <w:rsid w:val="00952DCC"/>
    <w:rsid w:val="00954101"/>
    <w:rsid w:val="00960FAF"/>
    <w:rsid w:val="00964988"/>
    <w:rsid w:val="00972B20"/>
    <w:rsid w:val="00974AD0"/>
    <w:rsid w:val="00981B06"/>
    <w:rsid w:val="00981C75"/>
    <w:rsid w:val="00993339"/>
    <w:rsid w:val="00994095"/>
    <w:rsid w:val="009A3193"/>
    <w:rsid w:val="009A7A54"/>
    <w:rsid w:val="009B535C"/>
    <w:rsid w:val="009C017F"/>
    <w:rsid w:val="009C3B43"/>
    <w:rsid w:val="009C452E"/>
    <w:rsid w:val="009D523B"/>
    <w:rsid w:val="009E60F0"/>
    <w:rsid w:val="00A02F81"/>
    <w:rsid w:val="00A06E5A"/>
    <w:rsid w:val="00A10E74"/>
    <w:rsid w:val="00A112D8"/>
    <w:rsid w:val="00A11CC5"/>
    <w:rsid w:val="00A1604C"/>
    <w:rsid w:val="00A23153"/>
    <w:rsid w:val="00A342A2"/>
    <w:rsid w:val="00A34C5D"/>
    <w:rsid w:val="00A3608D"/>
    <w:rsid w:val="00A40C1B"/>
    <w:rsid w:val="00A41B30"/>
    <w:rsid w:val="00A43057"/>
    <w:rsid w:val="00A450EB"/>
    <w:rsid w:val="00A50F77"/>
    <w:rsid w:val="00A54019"/>
    <w:rsid w:val="00A60DC4"/>
    <w:rsid w:val="00A64DEB"/>
    <w:rsid w:val="00A677DE"/>
    <w:rsid w:val="00A7326A"/>
    <w:rsid w:val="00A740C9"/>
    <w:rsid w:val="00A75D3D"/>
    <w:rsid w:val="00A76B93"/>
    <w:rsid w:val="00A81794"/>
    <w:rsid w:val="00A83BB3"/>
    <w:rsid w:val="00A94454"/>
    <w:rsid w:val="00AA02F5"/>
    <w:rsid w:val="00AA75EF"/>
    <w:rsid w:val="00AB6C93"/>
    <w:rsid w:val="00AC041D"/>
    <w:rsid w:val="00AC7C19"/>
    <w:rsid w:val="00AD04CF"/>
    <w:rsid w:val="00AD3A2A"/>
    <w:rsid w:val="00AD4449"/>
    <w:rsid w:val="00AD778A"/>
    <w:rsid w:val="00AE2BF3"/>
    <w:rsid w:val="00AE63AE"/>
    <w:rsid w:val="00AE7C37"/>
    <w:rsid w:val="00AF0A94"/>
    <w:rsid w:val="00AF257D"/>
    <w:rsid w:val="00B01E57"/>
    <w:rsid w:val="00B03B8A"/>
    <w:rsid w:val="00B0660B"/>
    <w:rsid w:val="00B11282"/>
    <w:rsid w:val="00B20BD4"/>
    <w:rsid w:val="00B25E26"/>
    <w:rsid w:val="00B332C6"/>
    <w:rsid w:val="00B35449"/>
    <w:rsid w:val="00B36B8D"/>
    <w:rsid w:val="00B4131C"/>
    <w:rsid w:val="00B41A22"/>
    <w:rsid w:val="00B45316"/>
    <w:rsid w:val="00B45873"/>
    <w:rsid w:val="00B528CE"/>
    <w:rsid w:val="00B52DE6"/>
    <w:rsid w:val="00B53055"/>
    <w:rsid w:val="00B70919"/>
    <w:rsid w:val="00B71DF2"/>
    <w:rsid w:val="00B77505"/>
    <w:rsid w:val="00B77566"/>
    <w:rsid w:val="00B805F2"/>
    <w:rsid w:val="00B90E07"/>
    <w:rsid w:val="00B914AB"/>
    <w:rsid w:val="00BA1EB3"/>
    <w:rsid w:val="00BA51AB"/>
    <w:rsid w:val="00BB7DC4"/>
    <w:rsid w:val="00BC2EF7"/>
    <w:rsid w:val="00BC3552"/>
    <w:rsid w:val="00BC773F"/>
    <w:rsid w:val="00BD411E"/>
    <w:rsid w:val="00BD68F5"/>
    <w:rsid w:val="00BE43C8"/>
    <w:rsid w:val="00BE5DF8"/>
    <w:rsid w:val="00C03CC7"/>
    <w:rsid w:val="00C210CA"/>
    <w:rsid w:val="00C22D3F"/>
    <w:rsid w:val="00C32147"/>
    <w:rsid w:val="00C35788"/>
    <w:rsid w:val="00C379D2"/>
    <w:rsid w:val="00C41397"/>
    <w:rsid w:val="00C41721"/>
    <w:rsid w:val="00C433AC"/>
    <w:rsid w:val="00C437B1"/>
    <w:rsid w:val="00C44579"/>
    <w:rsid w:val="00C51AD1"/>
    <w:rsid w:val="00C579FC"/>
    <w:rsid w:val="00C65D29"/>
    <w:rsid w:val="00C72FBA"/>
    <w:rsid w:val="00C76502"/>
    <w:rsid w:val="00C80592"/>
    <w:rsid w:val="00C9125D"/>
    <w:rsid w:val="00C92EE1"/>
    <w:rsid w:val="00C93696"/>
    <w:rsid w:val="00CA4B4B"/>
    <w:rsid w:val="00CB6EB3"/>
    <w:rsid w:val="00CC1316"/>
    <w:rsid w:val="00CC725C"/>
    <w:rsid w:val="00CD00D1"/>
    <w:rsid w:val="00CD06D2"/>
    <w:rsid w:val="00CD407B"/>
    <w:rsid w:val="00CD48E7"/>
    <w:rsid w:val="00CF275C"/>
    <w:rsid w:val="00CF3DE7"/>
    <w:rsid w:val="00CF7C0E"/>
    <w:rsid w:val="00D101B3"/>
    <w:rsid w:val="00D10787"/>
    <w:rsid w:val="00D13879"/>
    <w:rsid w:val="00D1396A"/>
    <w:rsid w:val="00D1400D"/>
    <w:rsid w:val="00D14D31"/>
    <w:rsid w:val="00D204C6"/>
    <w:rsid w:val="00D25A4E"/>
    <w:rsid w:val="00D33458"/>
    <w:rsid w:val="00D458B6"/>
    <w:rsid w:val="00D51ADD"/>
    <w:rsid w:val="00D55DD5"/>
    <w:rsid w:val="00D60096"/>
    <w:rsid w:val="00D60B02"/>
    <w:rsid w:val="00D71194"/>
    <w:rsid w:val="00D720E7"/>
    <w:rsid w:val="00D76738"/>
    <w:rsid w:val="00D77975"/>
    <w:rsid w:val="00D92B67"/>
    <w:rsid w:val="00DA3A42"/>
    <w:rsid w:val="00DB36DF"/>
    <w:rsid w:val="00DB38C9"/>
    <w:rsid w:val="00DB3CE7"/>
    <w:rsid w:val="00DC457B"/>
    <w:rsid w:val="00DC6DD1"/>
    <w:rsid w:val="00DC71D7"/>
    <w:rsid w:val="00DD09EF"/>
    <w:rsid w:val="00DD1829"/>
    <w:rsid w:val="00DD2466"/>
    <w:rsid w:val="00DD2AE6"/>
    <w:rsid w:val="00DE3369"/>
    <w:rsid w:val="00DF1C11"/>
    <w:rsid w:val="00DF2FAA"/>
    <w:rsid w:val="00DF3A7C"/>
    <w:rsid w:val="00DF4AE2"/>
    <w:rsid w:val="00E0626A"/>
    <w:rsid w:val="00E10624"/>
    <w:rsid w:val="00E14AC9"/>
    <w:rsid w:val="00E16B7B"/>
    <w:rsid w:val="00E2377B"/>
    <w:rsid w:val="00E338DC"/>
    <w:rsid w:val="00E33A61"/>
    <w:rsid w:val="00E33C1F"/>
    <w:rsid w:val="00E34146"/>
    <w:rsid w:val="00E40234"/>
    <w:rsid w:val="00E41FB4"/>
    <w:rsid w:val="00E444A5"/>
    <w:rsid w:val="00E4616F"/>
    <w:rsid w:val="00E508D7"/>
    <w:rsid w:val="00E50EC4"/>
    <w:rsid w:val="00E546D4"/>
    <w:rsid w:val="00E55E94"/>
    <w:rsid w:val="00E55F6F"/>
    <w:rsid w:val="00E60D60"/>
    <w:rsid w:val="00E6121D"/>
    <w:rsid w:val="00E619FF"/>
    <w:rsid w:val="00E71F35"/>
    <w:rsid w:val="00E777B4"/>
    <w:rsid w:val="00E81027"/>
    <w:rsid w:val="00E8244E"/>
    <w:rsid w:val="00E87FF3"/>
    <w:rsid w:val="00E9361D"/>
    <w:rsid w:val="00E970EE"/>
    <w:rsid w:val="00EA704E"/>
    <w:rsid w:val="00EB721D"/>
    <w:rsid w:val="00EC2782"/>
    <w:rsid w:val="00EC3B12"/>
    <w:rsid w:val="00EC772E"/>
    <w:rsid w:val="00ED01F5"/>
    <w:rsid w:val="00ED3585"/>
    <w:rsid w:val="00ED74ED"/>
    <w:rsid w:val="00EE1CA2"/>
    <w:rsid w:val="00EF6275"/>
    <w:rsid w:val="00EF714F"/>
    <w:rsid w:val="00F10553"/>
    <w:rsid w:val="00F15A2D"/>
    <w:rsid w:val="00F26F61"/>
    <w:rsid w:val="00F321E2"/>
    <w:rsid w:val="00F33963"/>
    <w:rsid w:val="00F3538F"/>
    <w:rsid w:val="00F4146B"/>
    <w:rsid w:val="00F4370B"/>
    <w:rsid w:val="00F43C50"/>
    <w:rsid w:val="00F44B1C"/>
    <w:rsid w:val="00F53C4D"/>
    <w:rsid w:val="00F60CBE"/>
    <w:rsid w:val="00F617D9"/>
    <w:rsid w:val="00F63C33"/>
    <w:rsid w:val="00F63C7D"/>
    <w:rsid w:val="00F6515B"/>
    <w:rsid w:val="00F6522A"/>
    <w:rsid w:val="00F65916"/>
    <w:rsid w:val="00F66C13"/>
    <w:rsid w:val="00F7050C"/>
    <w:rsid w:val="00F74326"/>
    <w:rsid w:val="00F749F0"/>
    <w:rsid w:val="00F762AC"/>
    <w:rsid w:val="00F766E0"/>
    <w:rsid w:val="00F777BE"/>
    <w:rsid w:val="00F80D8A"/>
    <w:rsid w:val="00F839E3"/>
    <w:rsid w:val="00F90774"/>
    <w:rsid w:val="00F90E7A"/>
    <w:rsid w:val="00F92156"/>
    <w:rsid w:val="00F92557"/>
    <w:rsid w:val="00F96F8F"/>
    <w:rsid w:val="00FB3497"/>
    <w:rsid w:val="00FB3996"/>
    <w:rsid w:val="00FB67B7"/>
    <w:rsid w:val="00FC339B"/>
    <w:rsid w:val="00FC5007"/>
    <w:rsid w:val="00FD7B0A"/>
    <w:rsid w:val="00FF02A9"/>
    <w:rsid w:val="00FF0A0F"/>
    <w:rsid w:val="00FF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8CDBCD"/>
  <w15:docId w15:val="{335DEEB0-255B-4C91-9041-B73C71E7E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qFormat/>
    <w:rsid w:val="0062420C"/>
    <w:pPr>
      <w:tabs>
        <w:tab w:val="left" w:pos="426"/>
        <w:tab w:val="left" w:pos="85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type="paragraph" w:customStyle="1" w:styleId="CharChar1Char">
    <w:name w:val="Char Char1 Char"/>
    <w:basedOn w:val="Norml"/>
    <w:rsid w:val="00F80D8A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lfej">
    <w:name w:val="header"/>
    <w:basedOn w:val="Norml"/>
    <w:rsid w:val="009265D8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9265D8"/>
    <w:pPr>
      <w:tabs>
        <w:tab w:val="center" w:pos="4536"/>
        <w:tab w:val="right" w:pos="9072"/>
      </w:tabs>
    </w:pPr>
  </w:style>
  <w:style w:type="paragraph" w:styleId="Szvegtrzs">
    <w:name w:val="Body Text"/>
    <w:basedOn w:val="Norml"/>
    <w:rsid w:val="007C188A"/>
    <w:pPr>
      <w:jc w:val="both"/>
    </w:pPr>
    <w:rPr>
      <w:szCs w:val="20"/>
    </w:rPr>
  </w:style>
  <w:style w:type="paragraph" w:styleId="Buborkszveg">
    <w:name w:val="Balloon Text"/>
    <w:basedOn w:val="Norml"/>
    <w:semiHidden/>
    <w:rsid w:val="00266FE2"/>
    <w:rPr>
      <w:rFonts w:ascii="Tahoma" w:hAnsi="Tahoma" w:cs="Tahoma"/>
      <w:sz w:val="16"/>
      <w:szCs w:val="16"/>
    </w:rPr>
  </w:style>
  <w:style w:type="character" w:styleId="Oldalszm">
    <w:name w:val="page number"/>
    <w:basedOn w:val="Bekezdsalapbettpusa"/>
    <w:rsid w:val="00AC041D"/>
  </w:style>
  <w:style w:type="paragraph" w:styleId="Szvegtrzs3">
    <w:name w:val="Body Text 3"/>
    <w:basedOn w:val="Norml"/>
    <w:rsid w:val="004E1BC0"/>
    <w:pPr>
      <w:spacing w:after="120"/>
    </w:pPr>
    <w:rPr>
      <w:sz w:val="16"/>
      <w:szCs w:val="16"/>
    </w:rPr>
  </w:style>
  <w:style w:type="character" w:customStyle="1" w:styleId="Kiemels21">
    <w:name w:val="Kiemelés 21"/>
    <w:qFormat/>
    <w:rsid w:val="000C0E5D"/>
    <w:rPr>
      <w:b/>
      <w:bCs/>
    </w:rPr>
  </w:style>
  <w:style w:type="character" w:styleId="Kiemels">
    <w:name w:val="Emphasis"/>
    <w:qFormat/>
    <w:rsid w:val="000C0E5D"/>
    <w:rPr>
      <w:i/>
      <w:iCs/>
    </w:rPr>
  </w:style>
  <w:style w:type="paragraph" w:styleId="NormlWeb">
    <w:name w:val="Normal (Web)"/>
    <w:basedOn w:val="Norml"/>
    <w:uiPriority w:val="99"/>
    <w:unhideWhenUsed/>
    <w:rsid w:val="00F66C13"/>
    <w:pPr>
      <w:spacing w:before="100" w:beforeAutospacing="1" w:after="100" w:afterAutospacing="1"/>
    </w:pPr>
  </w:style>
  <w:style w:type="character" w:styleId="Hiperhivatkozs">
    <w:name w:val="Hyperlink"/>
    <w:uiPriority w:val="99"/>
    <w:unhideWhenUsed/>
    <w:rsid w:val="00F66C13"/>
    <w:rPr>
      <w:color w:val="0000FF"/>
      <w:u w:val="single"/>
    </w:rPr>
  </w:style>
  <w:style w:type="paragraph" w:customStyle="1" w:styleId="uj">
    <w:name w:val="uj"/>
    <w:basedOn w:val="Norml"/>
    <w:rsid w:val="00F66C13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DE3369"/>
    <w:pPr>
      <w:ind w:left="708"/>
    </w:pPr>
  </w:style>
  <w:style w:type="paragraph" w:customStyle="1" w:styleId="CharCharCharCharCharChar">
    <w:name w:val="Char Char Char Char Char Char"/>
    <w:basedOn w:val="Norml"/>
    <w:rsid w:val="00C35788"/>
    <w:pPr>
      <w:spacing w:after="160" w:line="240" w:lineRule="exact"/>
    </w:pPr>
    <w:rPr>
      <w:rFonts w:ascii="Univers" w:eastAsia="MS Mincho" w:hAnsi="Univers"/>
      <w:i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l&#237;z\Application%20Data\Microsoft\Sablonok\jegyz&#337;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jegyző</Template>
  <TotalTime>168</TotalTime>
  <Pages>2</Pages>
  <Words>279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Polghiv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Jegyzői</dc:creator>
  <cp:lastModifiedBy>Jogaszok 1</cp:lastModifiedBy>
  <cp:revision>20</cp:revision>
  <cp:lastPrinted>2022-04-19T11:23:00Z</cp:lastPrinted>
  <dcterms:created xsi:type="dcterms:W3CDTF">2022-04-07T12:50:00Z</dcterms:created>
  <dcterms:modified xsi:type="dcterms:W3CDTF">2026-03-12T07:41:00Z</dcterms:modified>
</cp:coreProperties>
</file>